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3B144" w14:textId="77777777" w:rsidR="00462C2D" w:rsidRPr="00A96AA6" w:rsidRDefault="00462C2D" w:rsidP="00462C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96AA6">
        <w:rPr>
          <w:rFonts w:ascii="Arial" w:hAnsi="Arial" w:cs="Arial"/>
          <w:b/>
          <w:sz w:val="20"/>
          <w:szCs w:val="20"/>
        </w:rPr>
        <w:t>REGIONAL ANTIOQUIA</w:t>
      </w:r>
    </w:p>
    <w:p w14:paraId="4E3E2B36" w14:textId="77777777" w:rsidR="00462C2D" w:rsidRPr="00A96AA6" w:rsidRDefault="00462C2D" w:rsidP="00462C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96AA6">
        <w:rPr>
          <w:rFonts w:ascii="Arial" w:hAnsi="Arial" w:cs="Arial"/>
          <w:b/>
          <w:sz w:val="20"/>
          <w:szCs w:val="20"/>
        </w:rPr>
        <w:t>CENTRO DE SERVICIOS Y GESTION EMPRESARIAL</w:t>
      </w:r>
    </w:p>
    <w:p w14:paraId="791F0217" w14:textId="2A59B33E" w:rsidR="00A63563" w:rsidRPr="00A96AA6" w:rsidRDefault="00A63563" w:rsidP="00462C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96AA6">
        <w:rPr>
          <w:rFonts w:ascii="Arial" w:hAnsi="Arial" w:cs="Arial"/>
          <w:b/>
          <w:sz w:val="20"/>
          <w:szCs w:val="20"/>
        </w:rPr>
        <w:t xml:space="preserve">PROCESO </w:t>
      </w:r>
      <w:r w:rsidR="002E0F5A" w:rsidRPr="00A96AA6">
        <w:rPr>
          <w:rFonts w:ascii="Arial" w:hAnsi="Arial" w:cs="Arial"/>
          <w:b/>
          <w:sz w:val="20"/>
          <w:szCs w:val="20"/>
        </w:rPr>
        <w:t>DE GESTIÓN DE</w:t>
      </w:r>
      <w:r w:rsidR="00B53D0D" w:rsidRPr="00A96AA6">
        <w:rPr>
          <w:rFonts w:ascii="Arial" w:hAnsi="Arial" w:cs="Arial"/>
          <w:b/>
          <w:sz w:val="20"/>
          <w:szCs w:val="20"/>
        </w:rPr>
        <w:t xml:space="preserve"> FORMACIÓN PROFESIONAL INTEGRAL </w:t>
      </w:r>
    </w:p>
    <w:p w14:paraId="1D9C07DD" w14:textId="77777777" w:rsidR="00854C4D" w:rsidRPr="00A96AA6" w:rsidRDefault="00854C4D" w:rsidP="00462C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5A035C6" w14:textId="0A69BDB8" w:rsidR="00A63563" w:rsidRPr="00A96AA6" w:rsidRDefault="00854C4D" w:rsidP="00462C2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96AA6">
        <w:rPr>
          <w:rFonts w:ascii="Arial" w:hAnsi="Arial" w:cs="Arial"/>
          <w:b/>
          <w:sz w:val="20"/>
          <w:szCs w:val="20"/>
        </w:rPr>
        <w:t>TALLE</w:t>
      </w:r>
      <w:r w:rsidR="00434AC2" w:rsidRPr="00A96AA6">
        <w:rPr>
          <w:rFonts w:ascii="Arial" w:hAnsi="Arial" w:cs="Arial"/>
          <w:b/>
          <w:sz w:val="20"/>
          <w:szCs w:val="20"/>
        </w:rPr>
        <w:t>R</w:t>
      </w:r>
      <w:r w:rsidRPr="00A96AA6">
        <w:rPr>
          <w:rFonts w:ascii="Arial" w:hAnsi="Arial" w:cs="Arial"/>
          <w:b/>
          <w:sz w:val="20"/>
          <w:szCs w:val="20"/>
        </w:rPr>
        <w:t xml:space="preserve"> </w:t>
      </w:r>
      <w:r w:rsidR="00434AC2" w:rsidRPr="00A96AA6">
        <w:rPr>
          <w:rFonts w:ascii="Arial" w:hAnsi="Arial" w:cs="Arial"/>
          <w:b/>
          <w:sz w:val="20"/>
          <w:szCs w:val="20"/>
        </w:rPr>
        <w:t xml:space="preserve">DE </w:t>
      </w:r>
      <w:r w:rsidR="002466F6" w:rsidRPr="00A96AA6">
        <w:rPr>
          <w:rFonts w:ascii="Arial" w:hAnsi="Arial" w:cs="Arial"/>
          <w:b/>
          <w:sz w:val="20"/>
          <w:szCs w:val="20"/>
        </w:rPr>
        <w:t>PROGRAMACIÓN ORIENTADA A OBJETOS</w:t>
      </w:r>
    </w:p>
    <w:p w14:paraId="5E3BCBDD" w14:textId="77777777" w:rsidR="00A63563" w:rsidRDefault="00A63563">
      <w:pPr>
        <w:rPr>
          <w:b/>
          <w:color w:val="000000" w:themeColor="text1"/>
        </w:rPr>
      </w:pPr>
    </w:p>
    <w:p w14:paraId="3708BC72" w14:textId="19898AD7" w:rsidR="00B53D0D" w:rsidRPr="00B53D0D" w:rsidRDefault="0010384E" w:rsidP="00B53D0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 w:rsidR="00B53D0D" w:rsidRPr="00B53D0D">
        <w:rPr>
          <w:rFonts w:ascii="Arial" w:hAnsi="Arial" w:cs="Arial"/>
          <w:b/>
          <w:sz w:val="20"/>
          <w:szCs w:val="20"/>
        </w:rPr>
        <w:t xml:space="preserve">IDENTIFICACIÓN </w:t>
      </w:r>
      <w:r w:rsidR="00854C4D">
        <w:rPr>
          <w:rFonts w:ascii="Arial" w:hAnsi="Arial" w:cs="Arial"/>
          <w:b/>
          <w:sz w:val="20"/>
          <w:szCs w:val="20"/>
        </w:rPr>
        <w:t>DE ASPECTOS BASICOS</w:t>
      </w:r>
    </w:p>
    <w:p w14:paraId="000FD667" w14:textId="77777777" w:rsidR="00890195" w:rsidRDefault="00890195" w:rsidP="0089019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Denominación del Programa de Formación: </w:t>
      </w:r>
      <w:r>
        <w:rPr>
          <w:sz w:val="20"/>
          <w:szCs w:val="20"/>
        </w:rPr>
        <w:t>Análisis y Desarrollo de Software</w:t>
      </w:r>
      <w:r>
        <w:rPr>
          <w:color w:val="000000"/>
          <w:sz w:val="20"/>
          <w:szCs w:val="20"/>
        </w:rPr>
        <w:t>.</w:t>
      </w:r>
    </w:p>
    <w:p w14:paraId="7AA0DA4C" w14:textId="77777777" w:rsidR="00890195" w:rsidRDefault="00890195" w:rsidP="0089019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Código del Programa de Formación:  </w:t>
      </w:r>
      <w:r>
        <w:rPr>
          <w:sz w:val="20"/>
          <w:szCs w:val="20"/>
        </w:rPr>
        <w:t>228118</w:t>
      </w:r>
    </w:p>
    <w:p w14:paraId="07E38E40" w14:textId="77777777" w:rsidR="00890195" w:rsidRDefault="00890195" w:rsidP="0089019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Nombre del Proyecto</w:t>
      </w:r>
      <w:r>
        <w:rPr>
          <w:color w:val="000000"/>
          <w:sz w:val="20"/>
          <w:szCs w:val="20"/>
        </w:rPr>
        <w:t xml:space="preserve">:  </w:t>
      </w:r>
      <w:r>
        <w:rPr>
          <w:sz w:val="20"/>
          <w:szCs w:val="20"/>
        </w:rPr>
        <w:t>Desarrollo de software como recurso para la gestión de información de las organizaciones en el contexto de la innovación, transformación digital y en el marco de políticas y requisitos de la empresa</w:t>
      </w:r>
      <w:r>
        <w:rPr>
          <w:color w:val="000000"/>
          <w:sz w:val="20"/>
          <w:szCs w:val="20"/>
        </w:rPr>
        <w:t>.</w:t>
      </w:r>
    </w:p>
    <w:p w14:paraId="3FD4D915" w14:textId="77777777" w:rsidR="00890195" w:rsidRDefault="00890195" w:rsidP="0089019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Fase del Proyecto: </w:t>
      </w:r>
      <w:r>
        <w:rPr>
          <w:color w:val="000000"/>
          <w:sz w:val="20"/>
          <w:szCs w:val="20"/>
        </w:rPr>
        <w:t xml:space="preserve"> </w:t>
      </w:r>
      <w:r>
        <w:rPr>
          <w:sz w:val="20"/>
          <w:szCs w:val="20"/>
        </w:rPr>
        <w:t>Planificación</w:t>
      </w:r>
      <w:r>
        <w:rPr>
          <w:color w:val="000000"/>
          <w:sz w:val="20"/>
          <w:szCs w:val="20"/>
        </w:rPr>
        <w:t>.</w:t>
      </w:r>
    </w:p>
    <w:p w14:paraId="6398DE6E" w14:textId="77777777" w:rsidR="00890195" w:rsidRDefault="00890195" w:rsidP="0089019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Actividad de Proyecto: </w:t>
      </w:r>
      <w:r>
        <w:rPr>
          <w:sz w:val="20"/>
          <w:szCs w:val="20"/>
        </w:rPr>
        <w:t>Especificar el modelo conceptual del software</w:t>
      </w:r>
    </w:p>
    <w:p w14:paraId="7A9A2010" w14:textId="77777777" w:rsidR="00890195" w:rsidRDefault="00890195" w:rsidP="0089019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Competencia: </w:t>
      </w:r>
      <w:r>
        <w:rPr>
          <w:sz w:val="20"/>
          <w:szCs w:val="20"/>
        </w:rPr>
        <w:t>Construcción del software</w:t>
      </w:r>
      <w:r>
        <w:rPr>
          <w:color w:val="000000"/>
          <w:sz w:val="20"/>
          <w:szCs w:val="20"/>
        </w:rPr>
        <w:t>.</w:t>
      </w:r>
    </w:p>
    <w:p w14:paraId="05CCFA8E" w14:textId="77777777" w:rsidR="00890195" w:rsidRDefault="00890195" w:rsidP="00890195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Resultados de Aprendizaje a Alcanzar:</w:t>
      </w:r>
    </w:p>
    <w:p w14:paraId="23B4CD10" w14:textId="77777777" w:rsidR="00890195" w:rsidRDefault="00890195" w:rsidP="00890195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Planear actividades de construcción del software de acuerdo con el diseño establecido.</w:t>
      </w:r>
    </w:p>
    <w:p w14:paraId="0270750F" w14:textId="1C6D32E8" w:rsidR="00B53D0D" w:rsidRPr="003F5F80" w:rsidRDefault="00434AC2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27BA0">
        <w:rPr>
          <w:rFonts w:ascii="Calibri" w:eastAsia="Calibri" w:hAnsi="Calibri" w:cs="Times New Roman"/>
          <w:b/>
          <w:color w:val="000000"/>
          <w:sz w:val="20"/>
          <w:szCs w:val="20"/>
        </w:rPr>
        <w:t>Técnica</w:t>
      </w:r>
      <w:r w:rsidR="00462C2D" w:rsidRPr="00427BA0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de Aprendizaje</w:t>
      </w:r>
      <w:r w:rsidR="0010384E">
        <w:rPr>
          <w:rFonts w:ascii="Arial" w:hAnsi="Arial" w:cs="Arial"/>
          <w:b/>
          <w:bCs/>
          <w:sz w:val="20"/>
          <w:szCs w:val="20"/>
        </w:rPr>
        <w:t xml:space="preserve">: </w:t>
      </w:r>
      <w:r w:rsidR="00890195" w:rsidRPr="00427BA0">
        <w:rPr>
          <w:rFonts w:ascii="Calibri" w:eastAsia="Calibri" w:hAnsi="Calibri" w:cs="Times New Roman"/>
          <w:sz w:val="20"/>
          <w:szCs w:val="20"/>
        </w:rPr>
        <w:t>Taller</w:t>
      </w:r>
      <w:r w:rsidR="00890195">
        <w:rPr>
          <w:rFonts w:ascii="Arial" w:hAnsi="Arial" w:cs="Arial"/>
          <w:sz w:val="20"/>
          <w:szCs w:val="20"/>
        </w:rPr>
        <w:t xml:space="preserve"> </w:t>
      </w:r>
    </w:p>
    <w:p w14:paraId="2446C054" w14:textId="1C801D71" w:rsidR="003F5F80" w:rsidRPr="0010384E" w:rsidRDefault="003F5F80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Calibri" w:eastAsia="Calibri" w:hAnsi="Calibri" w:cs="Times New Roman"/>
          <w:b/>
          <w:color w:val="000000"/>
          <w:sz w:val="20"/>
          <w:szCs w:val="20"/>
        </w:rPr>
        <w:t>Criterio de evaluación: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Define estándares de codificación de acuerdo con las reglas de la plataforma de desarrollo seleccionada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2F477666" w14:textId="77777777" w:rsidR="00B53D0D" w:rsidRPr="00B53D0D" w:rsidRDefault="00B53D0D" w:rsidP="0010384E">
      <w:pPr>
        <w:jc w:val="both"/>
        <w:rPr>
          <w:rFonts w:ascii="Arial" w:hAnsi="Arial" w:cs="Arial"/>
          <w:sz w:val="20"/>
          <w:szCs w:val="20"/>
        </w:rPr>
      </w:pPr>
    </w:p>
    <w:p w14:paraId="32CF8DA9" w14:textId="1C13C513" w:rsidR="002C1E51" w:rsidRDefault="00B53D0D" w:rsidP="00B67ACB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D4EDF">
        <w:rPr>
          <w:rFonts w:ascii="Arial" w:hAnsi="Arial" w:cs="Arial"/>
          <w:b/>
          <w:sz w:val="20"/>
          <w:szCs w:val="20"/>
        </w:rPr>
        <w:t xml:space="preserve">2. </w:t>
      </w:r>
      <w:r w:rsidR="002C1E51" w:rsidRPr="009D4EDF">
        <w:rPr>
          <w:rFonts w:ascii="Arial" w:hAnsi="Arial" w:cs="Arial"/>
          <w:b/>
          <w:sz w:val="20"/>
          <w:szCs w:val="20"/>
        </w:rPr>
        <w:t>ACCIONES A DESARROLLAR</w:t>
      </w:r>
    </w:p>
    <w:p w14:paraId="3D7C3A73" w14:textId="77777777" w:rsidR="009919F5" w:rsidRPr="009D4EDF" w:rsidRDefault="009919F5" w:rsidP="00B67ACB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01A01223" w14:textId="5E96F0E8" w:rsidR="009D4EDF" w:rsidRPr="00301979" w:rsidRDefault="009D4EDF" w:rsidP="009D4EDF">
      <w:pPr>
        <w:rPr>
          <w:rFonts w:cs="Calibri"/>
          <w:bCs/>
          <w:sz w:val="20"/>
          <w:szCs w:val="20"/>
        </w:rPr>
      </w:pPr>
      <w:r w:rsidRPr="00301979">
        <w:rPr>
          <w:rFonts w:cs="Calibri"/>
          <w:bCs/>
          <w:sz w:val="20"/>
          <w:szCs w:val="20"/>
        </w:rPr>
        <w:t xml:space="preserve">Resolver los siguientes ejercicios de </w:t>
      </w:r>
      <w:r w:rsidR="00717559" w:rsidRPr="00301979">
        <w:rPr>
          <w:rFonts w:cs="Calibri"/>
          <w:bCs/>
          <w:sz w:val="20"/>
          <w:szCs w:val="20"/>
        </w:rPr>
        <w:t>Programación Orientada a Objetos.</w:t>
      </w:r>
    </w:p>
    <w:p w14:paraId="5FA4EABE" w14:textId="32F9E446" w:rsidR="00587049" w:rsidRPr="00301979" w:rsidRDefault="00587049" w:rsidP="009D4EDF">
      <w:pPr>
        <w:rPr>
          <w:rFonts w:cs="Calibri"/>
          <w:bCs/>
          <w:sz w:val="20"/>
          <w:szCs w:val="20"/>
        </w:rPr>
      </w:pPr>
      <w:r w:rsidRPr="00301979">
        <w:rPr>
          <w:rFonts w:cs="Calibri"/>
          <w:bCs/>
          <w:sz w:val="20"/>
          <w:szCs w:val="20"/>
        </w:rPr>
        <w:t>Para una mejor comprensión del</w:t>
      </w:r>
      <w:r w:rsidR="00A96AA6" w:rsidRPr="00301979">
        <w:rPr>
          <w:rFonts w:cs="Calibri"/>
          <w:bCs/>
          <w:sz w:val="20"/>
          <w:szCs w:val="20"/>
        </w:rPr>
        <w:t xml:space="preserve"> taller, considere el siguiente diagrama de clases:</w:t>
      </w:r>
    </w:p>
    <w:p w14:paraId="7B80E591" w14:textId="2EA89702" w:rsidR="00CB2AE6" w:rsidRDefault="00CB2AE6" w:rsidP="009D4EDF">
      <w:pPr>
        <w:jc w:val="both"/>
        <w:rPr>
          <w:rFonts w:ascii="Arial" w:hAnsi="Arial" w:cs="Arial"/>
          <w:sz w:val="20"/>
          <w:szCs w:val="20"/>
        </w:rPr>
      </w:pPr>
      <w:r w:rsidRPr="00CB2AE6">
        <w:rPr>
          <w:rFonts w:ascii="Arial" w:hAnsi="Arial" w:cs="Arial"/>
          <w:sz w:val="20"/>
          <w:szCs w:val="20"/>
        </w:rPr>
        <w:drawing>
          <wp:inline distT="0" distB="0" distL="0" distR="0" wp14:anchorId="779BB087" wp14:editId="47DA91EC">
            <wp:extent cx="5421457" cy="2967486"/>
            <wp:effectExtent l="0" t="0" r="8255" b="444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39972" cy="297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B3AFE" w14:textId="77777777" w:rsidR="00B4703D" w:rsidRDefault="00B570A6" w:rsidP="009D4ED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Debe crear las clases que se observan. Luego, cree una clase llamada Test, con el método </w:t>
      </w:r>
      <w:proofErr w:type="spellStart"/>
      <w:r>
        <w:rPr>
          <w:rFonts w:ascii="Arial" w:hAnsi="Arial" w:cs="Arial"/>
          <w:sz w:val="20"/>
          <w:szCs w:val="20"/>
        </w:rPr>
        <w:t>main</w:t>
      </w:r>
      <w:proofErr w:type="spellEnd"/>
      <w:r w:rsidR="00B4703D">
        <w:rPr>
          <w:rFonts w:ascii="Arial" w:hAnsi="Arial" w:cs="Arial"/>
          <w:sz w:val="20"/>
          <w:szCs w:val="20"/>
        </w:rPr>
        <w:t>.</w:t>
      </w:r>
    </w:p>
    <w:p w14:paraId="14B5F2BC" w14:textId="65192DBE" w:rsidR="00301979" w:rsidRDefault="00B4703D" w:rsidP="009D4ED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 programa debe permitir crear varios objetos de las clases </w:t>
      </w:r>
      <w:proofErr w:type="spellStart"/>
      <w:r w:rsidR="00ED73B3">
        <w:rPr>
          <w:rFonts w:ascii="Arial" w:hAnsi="Arial" w:cs="Arial"/>
          <w:sz w:val="20"/>
          <w:szCs w:val="20"/>
        </w:rPr>
        <w:t>EmpleadoAsalariado</w:t>
      </w:r>
      <w:proofErr w:type="spellEnd"/>
      <w:r w:rsidR="00ED73B3">
        <w:rPr>
          <w:rFonts w:ascii="Arial" w:hAnsi="Arial" w:cs="Arial"/>
          <w:sz w:val="20"/>
          <w:szCs w:val="20"/>
        </w:rPr>
        <w:t xml:space="preserve"> y </w:t>
      </w:r>
      <w:proofErr w:type="spellStart"/>
      <w:r w:rsidR="00ED73B3">
        <w:rPr>
          <w:rFonts w:ascii="Arial" w:hAnsi="Arial" w:cs="Arial"/>
          <w:sz w:val="20"/>
          <w:szCs w:val="20"/>
        </w:rPr>
        <w:t>EmpleadoPorHoras</w:t>
      </w:r>
      <w:proofErr w:type="spellEnd"/>
      <w:r w:rsidR="00ED73B3">
        <w:rPr>
          <w:rFonts w:ascii="Arial" w:hAnsi="Arial" w:cs="Arial"/>
          <w:sz w:val="20"/>
          <w:szCs w:val="20"/>
        </w:rPr>
        <w:t xml:space="preserve">. </w:t>
      </w:r>
      <w:r w:rsidR="00055402">
        <w:rPr>
          <w:rFonts w:ascii="Arial" w:hAnsi="Arial" w:cs="Arial"/>
          <w:sz w:val="20"/>
          <w:szCs w:val="20"/>
        </w:rPr>
        <w:t>Al iniciar la ejecución, se debe presentar un mensaje donde se le pide al usuario el tipo de empleado que desea crear</w:t>
      </w:r>
      <w:r w:rsidR="00153D2F">
        <w:rPr>
          <w:rFonts w:ascii="Arial" w:hAnsi="Arial" w:cs="Arial"/>
          <w:sz w:val="20"/>
          <w:szCs w:val="20"/>
        </w:rPr>
        <w:t>.</w:t>
      </w:r>
      <w:r w:rsidR="00055402">
        <w:rPr>
          <w:rFonts w:ascii="Arial" w:hAnsi="Arial" w:cs="Arial"/>
          <w:sz w:val="20"/>
          <w:szCs w:val="20"/>
        </w:rPr>
        <w:t xml:space="preserve"> </w:t>
      </w:r>
      <w:r w:rsidR="00ED73B3">
        <w:rPr>
          <w:rFonts w:ascii="Arial" w:hAnsi="Arial" w:cs="Arial"/>
          <w:sz w:val="20"/>
          <w:szCs w:val="20"/>
        </w:rPr>
        <w:t>Estos objetos debe</w:t>
      </w:r>
      <w:r w:rsidR="00407E52">
        <w:rPr>
          <w:rFonts w:ascii="Arial" w:hAnsi="Arial" w:cs="Arial"/>
          <w:sz w:val="20"/>
          <w:szCs w:val="20"/>
        </w:rPr>
        <w:t>n</w:t>
      </w:r>
      <w:r w:rsidR="00ED73B3">
        <w:rPr>
          <w:rFonts w:ascii="Arial" w:hAnsi="Arial" w:cs="Arial"/>
          <w:sz w:val="20"/>
          <w:szCs w:val="20"/>
        </w:rPr>
        <w:t xml:space="preserve"> crearse a partir de datos </w:t>
      </w:r>
      <w:r w:rsidR="00056A6F">
        <w:rPr>
          <w:rFonts w:ascii="Arial" w:hAnsi="Arial" w:cs="Arial"/>
          <w:sz w:val="20"/>
          <w:szCs w:val="20"/>
        </w:rPr>
        <w:t>introducidos</w:t>
      </w:r>
      <w:r w:rsidR="00ED73B3">
        <w:rPr>
          <w:rFonts w:ascii="Arial" w:hAnsi="Arial" w:cs="Arial"/>
          <w:sz w:val="20"/>
          <w:szCs w:val="20"/>
        </w:rPr>
        <w:t xml:space="preserve"> desde el teclado y dentro </w:t>
      </w:r>
      <w:r w:rsidR="00407E52">
        <w:rPr>
          <w:rFonts w:ascii="Arial" w:hAnsi="Arial" w:cs="Arial"/>
          <w:sz w:val="20"/>
          <w:szCs w:val="20"/>
        </w:rPr>
        <w:t>d</w:t>
      </w:r>
      <w:r w:rsidR="00ED73B3">
        <w:rPr>
          <w:rFonts w:ascii="Arial" w:hAnsi="Arial" w:cs="Arial"/>
          <w:sz w:val="20"/>
          <w:szCs w:val="20"/>
        </w:rPr>
        <w:t xml:space="preserve">e un bucle </w:t>
      </w:r>
      <w:proofErr w:type="spellStart"/>
      <w:r w:rsidR="00ED73B3">
        <w:rPr>
          <w:rFonts w:ascii="Arial" w:hAnsi="Arial" w:cs="Arial"/>
          <w:sz w:val="20"/>
          <w:szCs w:val="20"/>
        </w:rPr>
        <w:t>while</w:t>
      </w:r>
      <w:proofErr w:type="spellEnd"/>
      <w:r w:rsidR="005C65BD">
        <w:rPr>
          <w:rFonts w:ascii="Arial" w:hAnsi="Arial" w:cs="Arial"/>
          <w:sz w:val="20"/>
          <w:szCs w:val="20"/>
        </w:rPr>
        <w:t>, que se ejecute tan solo tres veces.</w:t>
      </w:r>
      <w:r w:rsidR="00153D2F">
        <w:rPr>
          <w:rFonts w:ascii="Arial" w:hAnsi="Arial" w:cs="Arial"/>
          <w:sz w:val="20"/>
          <w:szCs w:val="20"/>
        </w:rPr>
        <w:t xml:space="preserve"> Cada tipo de objeto (</w:t>
      </w:r>
      <w:proofErr w:type="spellStart"/>
      <w:r w:rsidR="00153D2F">
        <w:rPr>
          <w:rFonts w:ascii="Arial" w:hAnsi="Arial" w:cs="Arial"/>
          <w:sz w:val="20"/>
          <w:szCs w:val="20"/>
        </w:rPr>
        <w:t>EmpleadoAsalariado</w:t>
      </w:r>
      <w:proofErr w:type="spellEnd"/>
      <w:r w:rsidR="00153D2F">
        <w:rPr>
          <w:rFonts w:ascii="Arial" w:hAnsi="Arial" w:cs="Arial"/>
          <w:sz w:val="20"/>
          <w:szCs w:val="20"/>
        </w:rPr>
        <w:t xml:space="preserve"> y </w:t>
      </w:r>
      <w:proofErr w:type="spellStart"/>
      <w:r w:rsidR="00153D2F">
        <w:rPr>
          <w:rFonts w:ascii="Arial" w:hAnsi="Arial" w:cs="Arial"/>
          <w:sz w:val="20"/>
          <w:szCs w:val="20"/>
        </w:rPr>
        <w:t>EmpleadoPorHoras</w:t>
      </w:r>
      <w:proofErr w:type="spellEnd"/>
      <w:r w:rsidR="00153D2F">
        <w:rPr>
          <w:rFonts w:ascii="Arial" w:hAnsi="Arial" w:cs="Arial"/>
          <w:sz w:val="20"/>
          <w:szCs w:val="20"/>
        </w:rPr>
        <w:t>) debe guardarse en una lista</w:t>
      </w:r>
      <w:r w:rsidR="009421B9">
        <w:rPr>
          <w:rFonts w:ascii="Arial" w:hAnsi="Arial" w:cs="Arial"/>
          <w:sz w:val="20"/>
          <w:szCs w:val="20"/>
        </w:rPr>
        <w:t xml:space="preserve"> una vez son creados, para luego imprimirse, al final del programa.</w:t>
      </w:r>
    </w:p>
    <w:p w14:paraId="53397BEB" w14:textId="11FCB947" w:rsidR="00126C77" w:rsidRDefault="00126C77" w:rsidP="009D4ED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Tenga también en cuenta que el</w:t>
      </w:r>
      <w:r w:rsidR="00006615">
        <w:rPr>
          <w:rFonts w:ascii="Arial" w:hAnsi="Arial" w:cs="Arial"/>
          <w:sz w:val="20"/>
          <w:szCs w:val="20"/>
        </w:rPr>
        <w:t xml:space="preserve"> pago a un </w:t>
      </w:r>
      <w:proofErr w:type="spellStart"/>
      <w:r w:rsidR="00006615">
        <w:rPr>
          <w:rFonts w:ascii="Arial" w:hAnsi="Arial" w:cs="Arial"/>
          <w:sz w:val="20"/>
          <w:szCs w:val="20"/>
        </w:rPr>
        <w:t>EmpleadoPorHoras</w:t>
      </w:r>
      <w:proofErr w:type="spellEnd"/>
      <w:r w:rsidR="00006615">
        <w:rPr>
          <w:rFonts w:ascii="Arial" w:hAnsi="Arial" w:cs="Arial"/>
          <w:sz w:val="20"/>
          <w:szCs w:val="20"/>
        </w:rPr>
        <w:t xml:space="preserve"> se calcula en el método </w:t>
      </w:r>
      <w:proofErr w:type="gramStart"/>
      <w:r w:rsidR="006A7EBC">
        <w:rPr>
          <w:rFonts w:ascii="Arial" w:hAnsi="Arial" w:cs="Arial"/>
          <w:sz w:val="20"/>
          <w:szCs w:val="20"/>
        </w:rPr>
        <w:t>pagos(</w:t>
      </w:r>
      <w:proofErr w:type="gramEnd"/>
      <w:r w:rsidR="006A7EBC">
        <w:rPr>
          <w:rFonts w:ascii="Arial" w:hAnsi="Arial" w:cs="Arial"/>
          <w:sz w:val="20"/>
          <w:szCs w:val="20"/>
        </w:rPr>
        <w:t>), que no recibe parámetros</w:t>
      </w:r>
      <w:r w:rsidR="008841DC">
        <w:rPr>
          <w:rFonts w:ascii="Arial" w:hAnsi="Arial" w:cs="Arial"/>
          <w:sz w:val="20"/>
          <w:szCs w:val="20"/>
        </w:rPr>
        <w:t>.</w:t>
      </w:r>
    </w:p>
    <w:p w14:paraId="275C97CF" w14:textId="6AB3643C" w:rsidR="00056A6F" w:rsidRDefault="002A5394" w:rsidP="009D4ED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Una vez termine el bucle </w:t>
      </w:r>
      <w:proofErr w:type="spellStart"/>
      <w:r>
        <w:rPr>
          <w:rFonts w:ascii="Arial" w:hAnsi="Arial" w:cs="Arial"/>
          <w:sz w:val="20"/>
          <w:szCs w:val="20"/>
        </w:rPr>
        <w:t>while</w:t>
      </w:r>
      <w:proofErr w:type="spellEnd"/>
      <w:r>
        <w:rPr>
          <w:rFonts w:ascii="Arial" w:hAnsi="Arial" w:cs="Arial"/>
          <w:sz w:val="20"/>
          <w:szCs w:val="20"/>
        </w:rPr>
        <w:t>, donde se crearon los objetos, se debe imprimir</w:t>
      </w:r>
      <w:r w:rsidR="00A607E3">
        <w:rPr>
          <w:rFonts w:ascii="Arial" w:hAnsi="Arial" w:cs="Arial"/>
          <w:sz w:val="20"/>
          <w:szCs w:val="20"/>
        </w:rPr>
        <w:t xml:space="preserve"> la lista de los empleados creados, mostrando además los detalles de cada tipo de empleado y la sumatoria de </w:t>
      </w:r>
      <w:r w:rsidR="00CB0D72">
        <w:rPr>
          <w:rFonts w:ascii="Arial" w:hAnsi="Arial" w:cs="Arial"/>
          <w:sz w:val="20"/>
          <w:szCs w:val="20"/>
        </w:rPr>
        <w:t>los pagos.</w:t>
      </w:r>
    </w:p>
    <w:p w14:paraId="7F193599" w14:textId="0AF669E1" w:rsidR="00CB0D72" w:rsidRDefault="00CB0D72" w:rsidP="009D4EDF">
      <w:p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En caso que</w:t>
      </w:r>
      <w:proofErr w:type="gramEnd"/>
      <w:r>
        <w:rPr>
          <w:rFonts w:ascii="Arial" w:hAnsi="Arial" w:cs="Arial"/>
          <w:sz w:val="20"/>
          <w:szCs w:val="20"/>
        </w:rPr>
        <w:t xml:space="preserve"> una lista esté vacía, es decir, no se crearon objetos de ese tipo de empleados, debe mostrarse el mensaje “No hay empleados de este tipo</w:t>
      </w:r>
      <w:r w:rsidR="008C15C6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(</w:t>
      </w:r>
      <w:r w:rsidR="008C15C6">
        <w:rPr>
          <w:rFonts w:ascii="Arial" w:hAnsi="Arial" w:cs="Arial"/>
          <w:sz w:val="20"/>
          <w:szCs w:val="20"/>
        </w:rPr>
        <w:t>Asalariado o Por horas, según el caso</w:t>
      </w:r>
      <w:r>
        <w:rPr>
          <w:rFonts w:ascii="Arial" w:hAnsi="Arial" w:cs="Arial"/>
          <w:sz w:val="20"/>
          <w:szCs w:val="20"/>
        </w:rPr>
        <w:t>)</w:t>
      </w:r>
      <w:r w:rsidR="008C15C6">
        <w:rPr>
          <w:rFonts w:ascii="Arial" w:hAnsi="Arial" w:cs="Arial"/>
          <w:sz w:val="20"/>
          <w:szCs w:val="20"/>
        </w:rPr>
        <w:t>.</w:t>
      </w:r>
    </w:p>
    <w:p w14:paraId="721C699C" w14:textId="571CD12E" w:rsidR="00816326" w:rsidRDefault="00816326" w:rsidP="009D4ED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Para una mejor guía, tenga en cuenta la secuencia </w:t>
      </w:r>
      <w:r w:rsidR="006F79C8">
        <w:rPr>
          <w:rFonts w:ascii="Arial" w:hAnsi="Arial" w:cs="Arial"/>
          <w:sz w:val="20"/>
          <w:szCs w:val="20"/>
        </w:rPr>
        <w:t xml:space="preserve">de ejecución que se observa a continuación, y usted debe ejecutar el programa con los datos de prueba que se observan para verificar la </w:t>
      </w:r>
      <w:r w:rsidR="00686B2D">
        <w:rPr>
          <w:rFonts w:ascii="Arial" w:hAnsi="Arial" w:cs="Arial"/>
          <w:sz w:val="20"/>
          <w:szCs w:val="20"/>
        </w:rPr>
        <w:t>precisión de los datos y cálculos.</w:t>
      </w:r>
      <w:r w:rsidR="006F79C8">
        <w:rPr>
          <w:rFonts w:ascii="Arial" w:hAnsi="Arial" w:cs="Arial"/>
          <w:sz w:val="20"/>
          <w:szCs w:val="20"/>
        </w:rPr>
        <w:t xml:space="preserve"> </w:t>
      </w:r>
    </w:p>
    <w:p w14:paraId="0791BE70" w14:textId="5C4A1F11" w:rsidR="00774A3C" w:rsidRPr="00774A3C" w:rsidRDefault="00774A3C" w:rsidP="009D4EDF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774A3C">
        <w:rPr>
          <w:rFonts w:ascii="Arial" w:hAnsi="Arial" w:cs="Arial"/>
          <w:b/>
          <w:bCs/>
          <w:color w:val="FF0000"/>
          <w:sz w:val="20"/>
          <w:szCs w:val="20"/>
        </w:rPr>
        <w:t>Ejecución No 1:</w:t>
      </w:r>
    </w:p>
    <w:p w14:paraId="2F99E8DA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SISTEMA DE EMPLEADOS</w:t>
      </w:r>
    </w:p>
    <w:p w14:paraId="3E86BEB9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524F9CA4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Seleccione el tipo de empleado que necesita crear [</w:t>
      </w:r>
      <w:proofErr w:type="gramStart"/>
      <w:r w:rsidRPr="008C25E4">
        <w:rPr>
          <w:rFonts w:ascii="Consolas" w:hAnsi="Consolas" w:cs="Arial"/>
          <w:sz w:val="20"/>
          <w:szCs w:val="20"/>
        </w:rPr>
        <w:t>1:Asalariado</w:t>
      </w:r>
      <w:proofErr w:type="gramEnd"/>
      <w:r w:rsidRPr="008C25E4">
        <w:rPr>
          <w:rFonts w:ascii="Consolas" w:hAnsi="Consolas" w:cs="Arial"/>
          <w:sz w:val="20"/>
          <w:szCs w:val="20"/>
        </w:rPr>
        <w:t xml:space="preserve"> - 2:Por horas] : 1</w:t>
      </w:r>
    </w:p>
    <w:p w14:paraId="53392CD3" w14:textId="77777777" w:rsidR="00976E59" w:rsidRPr="00976E59" w:rsidRDefault="00976E59" w:rsidP="00976E59">
      <w:pPr>
        <w:jc w:val="both"/>
        <w:rPr>
          <w:rFonts w:ascii="Arial" w:hAnsi="Arial" w:cs="Arial"/>
          <w:sz w:val="20"/>
          <w:szCs w:val="20"/>
        </w:rPr>
      </w:pPr>
    </w:p>
    <w:p w14:paraId="53796E0C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proofErr w:type="spellStart"/>
      <w:r w:rsidRPr="008C25E4">
        <w:rPr>
          <w:rFonts w:ascii="Consolas" w:hAnsi="Consolas" w:cs="Arial"/>
          <w:sz w:val="20"/>
          <w:szCs w:val="20"/>
          <w:lang w:val="en-US"/>
        </w:rPr>
        <w:t>Asalariado</w:t>
      </w:r>
      <w:proofErr w:type="spellEnd"/>
    </w:p>
    <w:p w14:paraId="747FA290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8C25E4">
        <w:rPr>
          <w:rFonts w:ascii="Consolas" w:hAnsi="Consolas" w:cs="Arial"/>
          <w:sz w:val="20"/>
          <w:szCs w:val="20"/>
          <w:lang w:val="en-US"/>
        </w:rPr>
        <w:t>Name: JUANA</w:t>
      </w:r>
    </w:p>
    <w:p w14:paraId="5F8C7734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8C25E4">
        <w:rPr>
          <w:rFonts w:ascii="Consolas" w:hAnsi="Consolas" w:cs="Arial"/>
          <w:sz w:val="20"/>
          <w:szCs w:val="20"/>
          <w:lang w:val="en-US"/>
        </w:rPr>
        <w:t>Last name: LOPEZ</w:t>
      </w:r>
    </w:p>
    <w:p w14:paraId="2AC600B3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C25E4">
        <w:rPr>
          <w:rFonts w:ascii="Consolas" w:hAnsi="Consolas" w:cs="Arial"/>
          <w:sz w:val="20"/>
          <w:szCs w:val="20"/>
        </w:rPr>
        <w:t>Salary</w:t>
      </w:r>
      <w:proofErr w:type="spellEnd"/>
      <w:r w:rsidRPr="008C25E4">
        <w:rPr>
          <w:rFonts w:ascii="Consolas" w:hAnsi="Consolas" w:cs="Arial"/>
          <w:sz w:val="20"/>
          <w:szCs w:val="20"/>
        </w:rPr>
        <w:t>: 5000</w:t>
      </w:r>
    </w:p>
    <w:p w14:paraId="0915A1B5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**Empleado Asalariado creado**</w:t>
      </w:r>
    </w:p>
    <w:p w14:paraId="1DE94598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191F8B79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Empleado:</w:t>
      </w:r>
    </w:p>
    <w:p w14:paraId="6A365DB9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C25E4">
        <w:rPr>
          <w:rFonts w:ascii="Consolas" w:hAnsi="Consolas" w:cs="Arial"/>
          <w:sz w:val="20"/>
          <w:szCs w:val="20"/>
        </w:rPr>
        <w:t>Nombre :JUANA</w:t>
      </w:r>
      <w:proofErr w:type="gramEnd"/>
    </w:p>
    <w:p w14:paraId="42B667F6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C25E4">
        <w:rPr>
          <w:rFonts w:ascii="Consolas" w:hAnsi="Consolas" w:cs="Arial"/>
          <w:sz w:val="20"/>
          <w:szCs w:val="20"/>
        </w:rPr>
        <w:t>Apellido :LOPEZ</w:t>
      </w:r>
      <w:proofErr w:type="gramEnd"/>
      <w:r w:rsidRPr="008C25E4">
        <w:rPr>
          <w:rFonts w:ascii="Consolas" w:hAnsi="Consolas" w:cs="Arial"/>
          <w:sz w:val="20"/>
          <w:szCs w:val="20"/>
        </w:rPr>
        <w:t xml:space="preserve"> </w:t>
      </w:r>
    </w:p>
    <w:p w14:paraId="6ABF1577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Salario mensual: 5000.0</w:t>
      </w:r>
    </w:p>
    <w:p w14:paraId="3FA772E9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Seleccione el tipo de empleado que necesita crear [</w:t>
      </w:r>
      <w:proofErr w:type="gramStart"/>
      <w:r w:rsidRPr="008C25E4">
        <w:rPr>
          <w:rFonts w:ascii="Consolas" w:hAnsi="Consolas" w:cs="Arial"/>
          <w:sz w:val="20"/>
          <w:szCs w:val="20"/>
        </w:rPr>
        <w:t>1:Asalariado</w:t>
      </w:r>
      <w:proofErr w:type="gramEnd"/>
      <w:r w:rsidRPr="008C25E4">
        <w:rPr>
          <w:rFonts w:ascii="Consolas" w:hAnsi="Consolas" w:cs="Arial"/>
          <w:sz w:val="20"/>
          <w:szCs w:val="20"/>
        </w:rPr>
        <w:t xml:space="preserve"> - 2:Por horas] : 2</w:t>
      </w:r>
    </w:p>
    <w:p w14:paraId="15F03814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3BA40C2A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Empleado por horas</w:t>
      </w:r>
    </w:p>
    <w:p w14:paraId="1F738A3E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C25E4">
        <w:rPr>
          <w:rFonts w:ascii="Consolas" w:hAnsi="Consolas" w:cs="Arial"/>
          <w:sz w:val="20"/>
          <w:szCs w:val="20"/>
        </w:rPr>
        <w:t>Name</w:t>
      </w:r>
      <w:proofErr w:type="spellEnd"/>
      <w:r w:rsidRPr="008C25E4">
        <w:rPr>
          <w:rFonts w:ascii="Consolas" w:hAnsi="Consolas" w:cs="Arial"/>
          <w:sz w:val="20"/>
          <w:szCs w:val="20"/>
        </w:rPr>
        <w:t>: CARLA</w:t>
      </w:r>
    </w:p>
    <w:p w14:paraId="2E8B1DFA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C25E4">
        <w:rPr>
          <w:rFonts w:ascii="Consolas" w:hAnsi="Consolas" w:cs="Arial"/>
          <w:sz w:val="20"/>
          <w:szCs w:val="20"/>
        </w:rPr>
        <w:t>Last</w:t>
      </w:r>
      <w:proofErr w:type="spellEnd"/>
      <w:r w:rsidRPr="008C25E4">
        <w:rPr>
          <w:rFonts w:ascii="Consolas" w:hAnsi="Consolas" w:cs="Arial"/>
          <w:sz w:val="20"/>
          <w:szCs w:val="20"/>
        </w:rPr>
        <w:t xml:space="preserve"> </w:t>
      </w:r>
      <w:proofErr w:type="spellStart"/>
      <w:r w:rsidRPr="008C25E4">
        <w:rPr>
          <w:rFonts w:ascii="Consolas" w:hAnsi="Consolas" w:cs="Arial"/>
          <w:sz w:val="20"/>
          <w:szCs w:val="20"/>
        </w:rPr>
        <w:t>Name</w:t>
      </w:r>
      <w:proofErr w:type="spellEnd"/>
      <w:r w:rsidRPr="008C25E4">
        <w:rPr>
          <w:rFonts w:ascii="Consolas" w:hAnsi="Consolas" w:cs="Arial"/>
          <w:sz w:val="20"/>
          <w:szCs w:val="20"/>
        </w:rPr>
        <w:t>: DIAZ</w:t>
      </w:r>
    </w:p>
    <w:p w14:paraId="2A09D52A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C25E4">
        <w:rPr>
          <w:rFonts w:ascii="Consolas" w:hAnsi="Consolas" w:cs="Arial"/>
          <w:sz w:val="20"/>
          <w:szCs w:val="20"/>
        </w:rPr>
        <w:t>Hours</w:t>
      </w:r>
      <w:proofErr w:type="spellEnd"/>
      <w:r w:rsidRPr="008C25E4">
        <w:rPr>
          <w:rFonts w:ascii="Consolas" w:hAnsi="Consolas" w:cs="Arial"/>
          <w:sz w:val="20"/>
          <w:szCs w:val="20"/>
        </w:rPr>
        <w:t>: 25</w:t>
      </w:r>
    </w:p>
    <w:p w14:paraId="564381D3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C25E4">
        <w:rPr>
          <w:rFonts w:ascii="Consolas" w:hAnsi="Consolas" w:cs="Arial"/>
          <w:sz w:val="20"/>
          <w:szCs w:val="20"/>
        </w:rPr>
        <w:t>Value</w:t>
      </w:r>
      <w:proofErr w:type="spellEnd"/>
      <w:r w:rsidRPr="008C25E4">
        <w:rPr>
          <w:rFonts w:ascii="Consolas" w:hAnsi="Consolas" w:cs="Arial"/>
          <w:sz w:val="20"/>
          <w:szCs w:val="20"/>
        </w:rPr>
        <w:t>: 900</w:t>
      </w:r>
    </w:p>
    <w:p w14:paraId="76D8661F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66D2B7BC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**Empleado por horas creado**</w:t>
      </w:r>
    </w:p>
    <w:p w14:paraId="3CDF8688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Empleado:</w:t>
      </w:r>
    </w:p>
    <w:p w14:paraId="6638E413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C25E4">
        <w:rPr>
          <w:rFonts w:ascii="Consolas" w:hAnsi="Consolas" w:cs="Arial"/>
          <w:sz w:val="20"/>
          <w:szCs w:val="20"/>
        </w:rPr>
        <w:t>Nombre :CARLA</w:t>
      </w:r>
      <w:proofErr w:type="gramEnd"/>
    </w:p>
    <w:p w14:paraId="2F92907C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C25E4">
        <w:rPr>
          <w:rFonts w:ascii="Consolas" w:hAnsi="Consolas" w:cs="Arial"/>
          <w:sz w:val="20"/>
          <w:szCs w:val="20"/>
        </w:rPr>
        <w:t>Apellido :DIAZ</w:t>
      </w:r>
      <w:proofErr w:type="gramEnd"/>
    </w:p>
    <w:p w14:paraId="24BDA7E3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Pago: 22500.0</w:t>
      </w:r>
    </w:p>
    <w:p w14:paraId="40EADFCC" w14:textId="77777777" w:rsidR="0086295A" w:rsidRDefault="0086295A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1ADE63D8" w14:textId="16F144D8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Seleccione el tipo de empleado que necesita crear [</w:t>
      </w:r>
      <w:proofErr w:type="gramStart"/>
      <w:r w:rsidRPr="008C25E4">
        <w:rPr>
          <w:rFonts w:ascii="Consolas" w:hAnsi="Consolas" w:cs="Arial"/>
          <w:sz w:val="20"/>
          <w:szCs w:val="20"/>
        </w:rPr>
        <w:t>1:Asalariado</w:t>
      </w:r>
      <w:proofErr w:type="gramEnd"/>
      <w:r w:rsidRPr="008C25E4">
        <w:rPr>
          <w:rFonts w:ascii="Consolas" w:hAnsi="Consolas" w:cs="Arial"/>
          <w:sz w:val="20"/>
          <w:szCs w:val="20"/>
        </w:rPr>
        <w:t xml:space="preserve"> - 2:Por horas] : 2</w:t>
      </w:r>
    </w:p>
    <w:p w14:paraId="60A907AB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4F981FC9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Empleado por horas</w:t>
      </w:r>
    </w:p>
    <w:p w14:paraId="1A0834BE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C25E4">
        <w:rPr>
          <w:rFonts w:ascii="Consolas" w:hAnsi="Consolas" w:cs="Arial"/>
          <w:sz w:val="20"/>
          <w:szCs w:val="20"/>
        </w:rPr>
        <w:t>Name</w:t>
      </w:r>
      <w:proofErr w:type="spellEnd"/>
      <w:r w:rsidRPr="008C25E4">
        <w:rPr>
          <w:rFonts w:ascii="Consolas" w:hAnsi="Consolas" w:cs="Arial"/>
          <w:sz w:val="20"/>
          <w:szCs w:val="20"/>
        </w:rPr>
        <w:t>: JULIO</w:t>
      </w:r>
    </w:p>
    <w:p w14:paraId="47DC24E1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C25E4">
        <w:rPr>
          <w:rFonts w:ascii="Consolas" w:hAnsi="Consolas" w:cs="Arial"/>
          <w:sz w:val="20"/>
          <w:szCs w:val="20"/>
        </w:rPr>
        <w:t>Last</w:t>
      </w:r>
      <w:proofErr w:type="spellEnd"/>
      <w:r w:rsidRPr="008C25E4">
        <w:rPr>
          <w:rFonts w:ascii="Consolas" w:hAnsi="Consolas" w:cs="Arial"/>
          <w:sz w:val="20"/>
          <w:szCs w:val="20"/>
        </w:rPr>
        <w:t xml:space="preserve"> </w:t>
      </w:r>
      <w:proofErr w:type="spellStart"/>
      <w:r w:rsidRPr="008C25E4">
        <w:rPr>
          <w:rFonts w:ascii="Consolas" w:hAnsi="Consolas" w:cs="Arial"/>
          <w:sz w:val="20"/>
          <w:szCs w:val="20"/>
        </w:rPr>
        <w:t>Name</w:t>
      </w:r>
      <w:proofErr w:type="spellEnd"/>
      <w:r w:rsidRPr="008C25E4">
        <w:rPr>
          <w:rFonts w:ascii="Consolas" w:hAnsi="Consolas" w:cs="Arial"/>
          <w:sz w:val="20"/>
          <w:szCs w:val="20"/>
        </w:rPr>
        <w:t>: PEREZ</w:t>
      </w:r>
    </w:p>
    <w:p w14:paraId="637FACFE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C25E4">
        <w:rPr>
          <w:rFonts w:ascii="Consolas" w:hAnsi="Consolas" w:cs="Arial"/>
          <w:sz w:val="20"/>
          <w:szCs w:val="20"/>
        </w:rPr>
        <w:t>Hours</w:t>
      </w:r>
      <w:proofErr w:type="spellEnd"/>
      <w:r w:rsidRPr="008C25E4">
        <w:rPr>
          <w:rFonts w:ascii="Consolas" w:hAnsi="Consolas" w:cs="Arial"/>
          <w:sz w:val="20"/>
          <w:szCs w:val="20"/>
        </w:rPr>
        <w:t>: 45</w:t>
      </w:r>
    </w:p>
    <w:p w14:paraId="341C83A3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C25E4">
        <w:rPr>
          <w:rFonts w:ascii="Consolas" w:hAnsi="Consolas" w:cs="Arial"/>
          <w:sz w:val="20"/>
          <w:szCs w:val="20"/>
        </w:rPr>
        <w:t>Value</w:t>
      </w:r>
      <w:proofErr w:type="spellEnd"/>
      <w:r w:rsidRPr="008C25E4">
        <w:rPr>
          <w:rFonts w:ascii="Consolas" w:hAnsi="Consolas" w:cs="Arial"/>
          <w:sz w:val="20"/>
          <w:szCs w:val="20"/>
        </w:rPr>
        <w:t>: 600</w:t>
      </w:r>
    </w:p>
    <w:p w14:paraId="44F2C541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30861B91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**Empleado por horas creado**</w:t>
      </w:r>
    </w:p>
    <w:p w14:paraId="23DC520F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Empleado:</w:t>
      </w:r>
    </w:p>
    <w:p w14:paraId="5644CEC2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C25E4">
        <w:rPr>
          <w:rFonts w:ascii="Consolas" w:hAnsi="Consolas" w:cs="Arial"/>
          <w:sz w:val="20"/>
          <w:szCs w:val="20"/>
        </w:rPr>
        <w:t>Nombre :JULIO</w:t>
      </w:r>
      <w:proofErr w:type="gramEnd"/>
    </w:p>
    <w:p w14:paraId="28BCC2FE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C25E4">
        <w:rPr>
          <w:rFonts w:ascii="Consolas" w:hAnsi="Consolas" w:cs="Arial"/>
          <w:sz w:val="20"/>
          <w:szCs w:val="20"/>
        </w:rPr>
        <w:t>Apellido :PEREZ</w:t>
      </w:r>
      <w:proofErr w:type="gramEnd"/>
    </w:p>
    <w:p w14:paraId="6C914DEE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Pago: 27000.0</w:t>
      </w:r>
    </w:p>
    <w:p w14:paraId="1D67A47D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2C1E2129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Empleados asalariados</w:t>
      </w:r>
    </w:p>
    <w:p w14:paraId="1AEADBE4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3F0283EF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 xml:space="preserve"># </w:t>
      </w:r>
      <w:proofErr w:type="gramStart"/>
      <w:r w:rsidRPr="008C25E4">
        <w:rPr>
          <w:rFonts w:ascii="Consolas" w:hAnsi="Consolas" w:cs="Arial"/>
          <w:sz w:val="20"/>
          <w:szCs w:val="20"/>
        </w:rPr>
        <w:t>1 :</w:t>
      </w:r>
      <w:proofErr w:type="gramEnd"/>
      <w:r w:rsidRPr="008C25E4">
        <w:rPr>
          <w:rFonts w:ascii="Consolas" w:hAnsi="Consolas" w:cs="Arial"/>
          <w:sz w:val="20"/>
          <w:szCs w:val="20"/>
        </w:rPr>
        <w:t xml:space="preserve"> JUANA - 5000.0</w:t>
      </w:r>
    </w:p>
    <w:p w14:paraId="5E8C33F3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C25E4">
        <w:rPr>
          <w:rFonts w:ascii="Consolas" w:hAnsi="Consolas" w:cs="Arial"/>
          <w:sz w:val="20"/>
          <w:szCs w:val="20"/>
        </w:rPr>
        <w:t>TOTAL</w:t>
      </w:r>
      <w:proofErr w:type="gramEnd"/>
      <w:r w:rsidRPr="008C25E4">
        <w:rPr>
          <w:rFonts w:ascii="Consolas" w:hAnsi="Consolas" w:cs="Arial"/>
          <w:sz w:val="20"/>
          <w:szCs w:val="20"/>
        </w:rPr>
        <w:t xml:space="preserve"> NÓMINA DE EMPLEADOS: 5000.0</w:t>
      </w:r>
    </w:p>
    <w:p w14:paraId="43B1E019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19EEEB5D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Empleados por horas</w:t>
      </w:r>
    </w:p>
    <w:p w14:paraId="7DC7FED0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7C875BF5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 xml:space="preserve"># </w:t>
      </w:r>
      <w:proofErr w:type="gramStart"/>
      <w:r w:rsidRPr="008C25E4">
        <w:rPr>
          <w:rFonts w:ascii="Consolas" w:hAnsi="Consolas" w:cs="Arial"/>
          <w:sz w:val="20"/>
          <w:szCs w:val="20"/>
        </w:rPr>
        <w:t>1 :</w:t>
      </w:r>
      <w:proofErr w:type="gramEnd"/>
      <w:r w:rsidRPr="008C25E4">
        <w:rPr>
          <w:rFonts w:ascii="Consolas" w:hAnsi="Consolas" w:cs="Arial"/>
          <w:sz w:val="20"/>
          <w:szCs w:val="20"/>
        </w:rPr>
        <w:t xml:space="preserve"> CARLA - 25.0 - 900.0 - 22500.0</w:t>
      </w:r>
    </w:p>
    <w:p w14:paraId="6FDFC382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 xml:space="preserve"># </w:t>
      </w:r>
      <w:proofErr w:type="gramStart"/>
      <w:r w:rsidRPr="008C25E4">
        <w:rPr>
          <w:rFonts w:ascii="Consolas" w:hAnsi="Consolas" w:cs="Arial"/>
          <w:sz w:val="20"/>
          <w:szCs w:val="20"/>
        </w:rPr>
        <w:t>2 :</w:t>
      </w:r>
      <w:proofErr w:type="gramEnd"/>
      <w:r w:rsidRPr="008C25E4">
        <w:rPr>
          <w:rFonts w:ascii="Consolas" w:hAnsi="Consolas" w:cs="Arial"/>
          <w:sz w:val="20"/>
          <w:szCs w:val="20"/>
        </w:rPr>
        <w:t xml:space="preserve"> JULIO - 45.0 - 600.0 - 27000.0</w:t>
      </w:r>
    </w:p>
    <w:p w14:paraId="765C35A7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C25E4">
        <w:rPr>
          <w:rFonts w:ascii="Consolas" w:hAnsi="Consolas" w:cs="Arial"/>
          <w:sz w:val="20"/>
          <w:szCs w:val="20"/>
        </w:rPr>
        <w:t>TOTAL</w:t>
      </w:r>
      <w:proofErr w:type="gramEnd"/>
      <w:r w:rsidRPr="008C25E4">
        <w:rPr>
          <w:rFonts w:ascii="Consolas" w:hAnsi="Consolas" w:cs="Arial"/>
          <w:sz w:val="20"/>
          <w:szCs w:val="20"/>
        </w:rPr>
        <w:t xml:space="preserve"> PAGO EMPLEADOS POR HORA: 49500.0</w:t>
      </w:r>
    </w:p>
    <w:p w14:paraId="4A83495E" w14:textId="77777777" w:rsidR="00976E59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6B117251" w14:textId="5ADBC3A5" w:rsidR="00AF0BEF" w:rsidRPr="008C25E4" w:rsidRDefault="00976E59" w:rsidP="008C25E4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C25E4">
        <w:rPr>
          <w:rFonts w:ascii="Consolas" w:hAnsi="Consolas" w:cs="Arial"/>
          <w:sz w:val="20"/>
          <w:szCs w:val="20"/>
        </w:rPr>
        <w:t>SUMATORIA DE PAGOS DE LA EMPRESA: 54500.0</w:t>
      </w:r>
    </w:p>
    <w:p w14:paraId="10CE9AB8" w14:textId="33418F73" w:rsidR="00B570A6" w:rsidRDefault="00B570A6" w:rsidP="009D4EDF">
      <w:pPr>
        <w:jc w:val="both"/>
        <w:rPr>
          <w:rFonts w:ascii="Arial" w:hAnsi="Arial" w:cs="Arial"/>
          <w:sz w:val="20"/>
          <w:szCs w:val="20"/>
        </w:rPr>
      </w:pPr>
    </w:p>
    <w:p w14:paraId="75290877" w14:textId="71BF50FC" w:rsidR="00872113" w:rsidRPr="00872113" w:rsidRDefault="00872113" w:rsidP="009D4EDF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872113">
        <w:rPr>
          <w:rFonts w:ascii="Arial" w:hAnsi="Arial" w:cs="Arial"/>
          <w:b/>
          <w:bCs/>
          <w:color w:val="FF0000"/>
          <w:sz w:val="20"/>
          <w:szCs w:val="20"/>
        </w:rPr>
        <w:t>Ejecución No 2</w:t>
      </w:r>
    </w:p>
    <w:p w14:paraId="0E5E60C7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SISTEMA DE EMPLEADOS</w:t>
      </w:r>
    </w:p>
    <w:p w14:paraId="55B37248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603412A4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Seleccione el tipo de empleado que necesita crear [</w:t>
      </w:r>
      <w:proofErr w:type="gramStart"/>
      <w:r w:rsidRPr="00872113">
        <w:rPr>
          <w:rFonts w:ascii="Consolas" w:hAnsi="Consolas" w:cs="Arial"/>
          <w:sz w:val="20"/>
          <w:szCs w:val="20"/>
        </w:rPr>
        <w:t>1:Asalariado</w:t>
      </w:r>
      <w:proofErr w:type="gramEnd"/>
      <w:r w:rsidRPr="00872113">
        <w:rPr>
          <w:rFonts w:ascii="Consolas" w:hAnsi="Consolas" w:cs="Arial"/>
          <w:sz w:val="20"/>
          <w:szCs w:val="20"/>
        </w:rPr>
        <w:t xml:space="preserve"> - 2:Por horas] : 1</w:t>
      </w:r>
    </w:p>
    <w:p w14:paraId="48BBF94A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6E57724F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Asalariado</w:t>
      </w:r>
    </w:p>
    <w:p w14:paraId="2BC92627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72113">
        <w:rPr>
          <w:rFonts w:ascii="Consolas" w:hAnsi="Consolas" w:cs="Arial"/>
          <w:sz w:val="20"/>
          <w:szCs w:val="20"/>
        </w:rPr>
        <w:t>Name</w:t>
      </w:r>
      <w:proofErr w:type="spellEnd"/>
      <w:r w:rsidRPr="00872113">
        <w:rPr>
          <w:rFonts w:ascii="Consolas" w:hAnsi="Consolas" w:cs="Arial"/>
          <w:sz w:val="20"/>
          <w:szCs w:val="20"/>
        </w:rPr>
        <w:t>: SANDRA</w:t>
      </w:r>
    </w:p>
    <w:p w14:paraId="5EC97DE8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72113">
        <w:rPr>
          <w:rFonts w:ascii="Consolas" w:hAnsi="Consolas" w:cs="Arial"/>
          <w:sz w:val="20"/>
          <w:szCs w:val="20"/>
        </w:rPr>
        <w:t>Last</w:t>
      </w:r>
      <w:proofErr w:type="spellEnd"/>
      <w:r w:rsidRPr="00872113">
        <w:rPr>
          <w:rFonts w:ascii="Consolas" w:hAnsi="Consolas" w:cs="Arial"/>
          <w:sz w:val="20"/>
          <w:szCs w:val="20"/>
        </w:rPr>
        <w:t xml:space="preserve"> </w:t>
      </w:r>
      <w:proofErr w:type="spellStart"/>
      <w:r w:rsidRPr="00872113">
        <w:rPr>
          <w:rFonts w:ascii="Consolas" w:hAnsi="Consolas" w:cs="Arial"/>
          <w:sz w:val="20"/>
          <w:szCs w:val="20"/>
        </w:rPr>
        <w:t>name</w:t>
      </w:r>
      <w:proofErr w:type="spellEnd"/>
      <w:r w:rsidRPr="00872113">
        <w:rPr>
          <w:rFonts w:ascii="Consolas" w:hAnsi="Consolas" w:cs="Arial"/>
          <w:sz w:val="20"/>
          <w:szCs w:val="20"/>
        </w:rPr>
        <w:t>: RODRIGUEZ</w:t>
      </w:r>
    </w:p>
    <w:p w14:paraId="72F02204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72113">
        <w:rPr>
          <w:rFonts w:ascii="Consolas" w:hAnsi="Consolas" w:cs="Arial"/>
          <w:sz w:val="20"/>
          <w:szCs w:val="20"/>
        </w:rPr>
        <w:t>Salary</w:t>
      </w:r>
      <w:proofErr w:type="spellEnd"/>
      <w:r w:rsidRPr="00872113">
        <w:rPr>
          <w:rFonts w:ascii="Consolas" w:hAnsi="Consolas" w:cs="Arial"/>
          <w:sz w:val="20"/>
          <w:szCs w:val="20"/>
        </w:rPr>
        <w:t>: 1000</w:t>
      </w:r>
    </w:p>
    <w:p w14:paraId="0155F382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**Empleado Asalariado creado**</w:t>
      </w:r>
    </w:p>
    <w:p w14:paraId="596B8609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0D01EFE0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Empleado:</w:t>
      </w:r>
    </w:p>
    <w:p w14:paraId="1E5C12D5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72113">
        <w:rPr>
          <w:rFonts w:ascii="Consolas" w:hAnsi="Consolas" w:cs="Arial"/>
          <w:sz w:val="20"/>
          <w:szCs w:val="20"/>
        </w:rPr>
        <w:t>Nombre :SANDRA</w:t>
      </w:r>
      <w:proofErr w:type="gramEnd"/>
    </w:p>
    <w:p w14:paraId="4D4B4088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72113">
        <w:rPr>
          <w:rFonts w:ascii="Consolas" w:hAnsi="Consolas" w:cs="Arial"/>
          <w:sz w:val="20"/>
          <w:szCs w:val="20"/>
        </w:rPr>
        <w:t>Apellido :RODRIGUEZ</w:t>
      </w:r>
      <w:proofErr w:type="gramEnd"/>
      <w:r w:rsidRPr="00872113">
        <w:rPr>
          <w:rFonts w:ascii="Consolas" w:hAnsi="Consolas" w:cs="Arial"/>
          <w:sz w:val="20"/>
          <w:szCs w:val="20"/>
        </w:rPr>
        <w:t xml:space="preserve"> </w:t>
      </w:r>
    </w:p>
    <w:p w14:paraId="5AF7825D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Salario mensual: 1000.0</w:t>
      </w:r>
    </w:p>
    <w:p w14:paraId="43ACB4AB" w14:textId="77777777" w:rsid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1DA797A7" w14:textId="77777777" w:rsid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4147B203" w14:textId="77777777" w:rsid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680FE277" w14:textId="77777777" w:rsid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64510545" w14:textId="768504A3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lastRenderedPageBreak/>
        <w:t>Seleccione el tipo de empleado que necesita crear [</w:t>
      </w:r>
      <w:proofErr w:type="gramStart"/>
      <w:r w:rsidRPr="00872113">
        <w:rPr>
          <w:rFonts w:ascii="Consolas" w:hAnsi="Consolas" w:cs="Arial"/>
          <w:sz w:val="20"/>
          <w:szCs w:val="20"/>
        </w:rPr>
        <w:t>1:Asalariado</w:t>
      </w:r>
      <w:proofErr w:type="gramEnd"/>
      <w:r w:rsidRPr="00872113">
        <w:rPr>
          <w:rFonts w:ascii="Consolas" w:hAnsi="Consolas" w:cs="Arial"/>
          <w:sz w:val="20"/>
          <w:szCs w:val="20"/>
        </w:rPr>
        <w:t xml:space="preserve"> - 2:Por horas] : 1</w:t>
      </w:r>
    </w:p>
    <w:p w14:paraId="13441FF4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378A9F18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Asalariado</w:t>
      </w:r>
    </w:p>
    <w:p w14:paraId="5C06322F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72113">
        <w:rPr>
          <w:rFonts w:ascii="Consolas" w:hAnsi="Consolas" w:cs="Arial"/>
          <w:sz w:val="20"/>
          <w:szCs w:val="20"/>
        </w:rPr>
        <w:t>Name</w:t>
      </w:r>
      <w:proofErr w:type="spellEnd"/>
      <w:r w:rsidRPr="00872113">
        <w:rPr>
          <w:rFonts w:ascii="Consolas" w:hAnsi="Consolas" w:cs="Arial"/>
          <w:sz w:val="20"/>
          <w:szCs w:val="20"/>
        </w:rPr>
        <w:t>: JUAN</w:t>
      </w:r>
    </w:p>
    <w:p w14:paraId="74C02670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72113">
        <w:rPr>
          <w:rFonts w:ascii="Consolas" w:hAnsi="Consolas" w:cs="Arial"/>
          <w:sz w:val="20"/>
          <w:szCs w:val="20"/>
        </w:rPr>
        <w:t>Last</w:t>
      </w:r>
      <w:proofErr w:type="spellEnd"/>
      <w:r w:rsidRPr="00872113">
        <w:rPr>
          <w:rFonts w:ascii="Consolas" w:hAnsi="Consolas" w:cs="Arial"/>
          <w:sz w:val="20"/>
          <w:szCs w:val="20"/>
        </w:rPr>
        <w:t xml:space="preserve"> </w:t>
      </w:r>
      <w:proofErr w:type="spellStart"/>
      <w:r w:rsidRPr="00872113">
        <w:rPr>
          <w:rFonts w:ascii="Consolas" w:hAnsi="Consolas" w:cs="Arial"/>
          <w:sz w:val="20"/>
          <w:szCs w:val="20"/>
        </w:rPr>
        <w:t>name</w:t>
      </w:r>
      <w:proofErr w:type="spellEnd"/>
      <w:r w:rsidRPr="00872113">
        <w:rPr>
          <w:rFonts w:ascii="Consolas" w:hAnsi="Consolas" w:cs="Arial"/>
          <w:sz w:val="20"/>
          <w:szCs w:val="20"/>
        </w:rPr>
        <w:t>: GONZALEZ</w:t>
      </w:r>
    </w:p>
    <w:p w14:paraId="0A8F9013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72113">
        <w:rPr>
          <w:rFonts w:ascii="Consolas" w:hAnsi="Consolas" w:cs="Arial"/>
          <w:sz w:val="20"/>
          <w:szCs w:val="20"/>
        </w:rPr>
        <w:t>Salary</w:t>
      </w:r>
      <w:proofErr w:type="spellEnd"/>
      <w:r w:rsidRPr="00872113">
        <w:rPr>
          <w:rFonts w:ascii="Consolas" w:hAnsi="Consolas" w:cs="Arial"/>
          <w:sz w:val="20"/>
          <w:szCs w:val="20"/>
        </w:rPr>
        <w:t>: 1350</w:t>
      </w:r>
    </w:p>
    <w:p w14:paraId="4096E645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**Empleado Asalariado creado**</w:t>
      </w:r>
    </w:p>
    <w:p w14:paraId="780CB5D6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1AA8CB9B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Empleado:</w:t>
      </w:r>
    </w:p>
    <w:p w14:paraId="5897AC55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72113">
        <w:rPr>
          <w:rFonts w:ascii="Consolas" w:hAnsi="Consolas" w:cs="Arial"/>
          <w:sz w:val="20"/>
          <w:szCs w:val="20"/>
        </w:rPr>
        <w:t>Nombre :JUAN</w:t>
      </w:r>
      <w:proofErr w:type="gramEnd"/>
    </w:p>
    <w:p w14:paraId="4DBB2D78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72113">
        <w:rPr>
          <w:rFonts w:ascii="Consolas" w:hAnsi="Consolas" w:cs="Arial"/>
          <w:sz w:val="20"/>
          <w:szCs w:val="20"/>
        </w:rPr>
        <w:t>Apellido :GONZALEZ</w:t>
      </w:r>
      <w:proofErr w:type="gramEnd"/>
      <w:r w:rsidRPr="00872113">
        <w:rPr>
          <w:rFonts w:ascii="Consolas" w:hAnsi="Consolas" w:cs="Arial"/>
          <w:sz w:val="20"/>
          <w:szCs w:val="20"/>
        </w:rPr>
        <w:t xml:space="preserve"> </w:t>
      </w:r>
    </w:p>
    <w:p w14:paraId="20CC2059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Salario mensual: 1350.0</w:t>
      </w:r>
    </w:p>
    <w:p w14:paraId="5201C24F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Seleccione el tipo de empleado que necesita crear [</w:t>
      </w:r>
      <w:proofErr w:type="gramStart"/>
      <w:r w:rsidRPr="00872113">
        <w:rPr>
          <w:rFonts w:ascii="Consolas" w:hAnsi="Consolas" w:cs="Arial"/>
          <w:sz w:val="20"/>
          <w:szCs w:val="20"/>
        </w:rPr>
        <w:t>1:Asalariado</w:t>
      </w:r>
      <w:proofErr w:type="gramEnd"/>
      <w:r w:rsidRPr="00872113">
        <w:rPr>
          <w:rFonts w:ascii="Consolas" w:hAnsi="Consolas" w:cs="Arial"/>
          <w:sz w:val="20"/>
          <w:szCs w:val="20"/>
        </w:rPr>
        <w:t xml:space="preserve"> - 2:Por horas] : 1</w:t>
      </w:r>
    </w:p>
    <w:p w14:paraId="28883195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0BE2F5A7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proofErr w:type="spellStart"/>
      <w:r w:rsidRPr="00872113">
        <w:rPr>
          <w:rFonts w:ascii="Consolas" w:hAnsi="Consolas" w:cs="Arial"/>
          <w:sz w:val="20"/>
          <w:szCs w:val="20"/>
          <w:lang w:val="en-US"/>
        </w:rPr>
        <w:t>Asalariado</w:t>
      </w:r>
      <w:proofErr w:type="spellEnd"/>
    </w:p>
    <w:p w14:paraId="1CF6B6F3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872113">
        <w:rPr>
          <w:rFonts w:ascii="Consolas" w:hAnsi="Consolas" w:cs="Arial"/>
          <w:sz w:val="20"/>
          <w:szCs w:val="20"/>
          <w:lang w:val="en-US"/>
        </w:rPr>
        <w:t>Name: THOMAS</w:t>
      </w:r>
    </w:p>
    <w:p w14:paraId="3FD5535B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872113">
        <w:rPr>
          <w:rFonts w:ascii="Consolas" w:hAnsi="Consolas" w:cs="Arial"/>
          <w:sz w:val="20"/>
          <w:szCs w:val="20"/>
          <w:lang w:val="en-US"/>
        </w:rPr>
        <w:t>Last name: KINK</w:t>
      </w:r>
    </w:p>
    <w:p w14:paraId="75EBA40B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872113">
        <w:rPr>
          <w:rFonts w:ascii="Consolas" w:hAnsi="Consolas" w:cs="Arial"/>
          <w:sz w:val="20"/>
          <w:szCs w:val="20"/>
        </w:rPr>
        <w:t>Salary</w:t>
      </w:r>
      <w:proofErr w:type="spellEnd"/>
      <w:r w:rsidRPr="00872113">
        <w:rPr>
          <w:rFonts w:ascii="Consolas" w:hAnsi="Consolas" w:cs="Arial"/>
          <w:sz w:val="20"/>
          <w:szCs w:val="20"/>
        </w:rPr>
        <w:t>: 670</w:t>
      </w:r>
    </w:p>
    <w:p w14:paraId="6C013FF7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**Empleado Asalariado creado**</w:t>
      </w:r>
    </w:p>
    <w:p w14:paraId="06FFDE3F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20FDBF93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Empleado:</w:t>
      </w:r>
    </w:p>
    <w:p w14:paraId="41AB3615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72113">
        <w:rPr>
          <w:rFonts w:ascii="Consolas" w:hAnsi="Consolas" w:cs="Arial"/>
          <w:sz w:val="20"/>
          <w:szCs w:val="20"/>
        </w:rPr>
        <w:t>Nombre :THOMAS</w:t>
      </w:r>
      <w:proofErr w:type="gramEnd"/>
    </w:p>
    <w:p w14:paraId="604688A3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72113">
        <w:rPr>
          <w:rFonts w:ascii="Consolas" w:hAnsi="Consolas" w:cs="Arial"/>
          <w:sz w:val="20"/>
          <w:szCs w:val="20"/>
        </w:rPr>
        <w:t>Apellido :KINK</w:t>
      </w:r>
      <w:proofErr w:type="gramEnd"/>
      <w:r w:rsidRPr="00872113">
        <w:rPr>
          <w:rFonts w:ascii="Consolas" w:hAnsi="Consolas" w:cs="Arial"/>
          <w:sz w:val="20"/>
          <w:szCs w:val="20"/>
        </w:rPr>
        <w:t xml:space="preserve"> </w:t>
      </w:r>
    </w:p>
    <w:p w14:paraId="0CF4BA39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Salario mensual: 670.0</w:t>
      </w:r>
    </w:p>
    <w:p w14:paraId="2398CA7E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379CF693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Empleados asalariados</w:t>
      </w:r>
    </w:p>
    <w:p w14:paraId="1BAC4517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3AE3351C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 xml:space="preserve"># </w:t>
      </w:r>
      <w:proofErr w:type="gramStart"/>
      <w:r w:rsidRPr="00872113">
        <w:rPr>
          <w:rFonts w:ascii="Consolas" w:hAnsi="Consolas" w:cs="Arial"/>
          <w:sz w:val="20"/>
          <w:szCs w:val="20"/>
        </w:rPr>
        <w:t>1 :</w:t>
      </w:r>
      <w:proofErr w:type="gramEnd"/>
      <w:r w:rsidRPr="00872113">
        <w:rPr>
          <w:rFonts w:ascii="Consolas" w:hAnsi="Consolas" w:cs="Arial"/>
          <w:sz w:val="20"/>
          <w:szCs w:val="20"/>
        </w:rPr>
        <w:t xml:space="preserve"> SANDRA - 1000.0</w:t>
      </w:r>
    </w:p>
    <w:p w14:paraId="39793E07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 xml:space="preserve"># </w:t>
      </w:r>
      <w:proofErr w:type="gramStart"/>
      <w:r w:rsidRPr="00872113">
        <w:rPr>
          <w:rFonts w:ascii="Consolas" w:hAnsi="Consolas" w:cs="Arial"/>
          <w:sz w:val="20"/>
          <w:szCs w:val="20"/>
        </w:rPr>
        <w:t>2 :</w:t>
      </w:r>
      <w:proofErr w:type="gramEnd"/>
      <w:r w:rsidRPr="00872113">
        <w:rPr>
          <w:rFonts w:ascii="Consolas" w:hAnsi="Consolas" w:cs="Arial"/>
          <w:sz w:val="20"/>
          <w:szCs w:val="20"/>
        </w:rPr>
        <w:t xml:space="preserve"> JUAN - 1350.0</w:t>
      </w:r>
    </w:p>
    <w:p w14:paraId="7B4D57A0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 xml:space="preserve"># </w:t>
      </w:r>
      <w:proofErr w:type="gramStart"/>
      <w:r w:rsidRPr="00872113">
        <w:rPr>
          <w:rFonts w:ascii="Consolas" w:hAnsi="Consolas" w:cs="Arial"/>
          <w:sz w:val="20"/>
          <w:szCs w:val="20"/>
        </w:rPr>
        <w:t>3 :</w:t>
      </w:r>
      <w:proofErr w:type="gramEnd"/>
      <w:r w:rsidRPr="00872113">
        <w:rPr>
          <w:rFonts w:ascii="Consolas" w:hAnsi="Consolas" w:cs="Arial"/>
          <w:sz w:val="20"/>
          <w:szCs w:val="20"/>
        </w:rPr>
        <w:t xml:space="preserve"> THOMAS - 670.0</w:t>
      </w:r>
    </w:p>
    <w:p w14:paraId="61278118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72113">
        <w:rPr>
          <w:rFonts w:ascii="Consolas" w:hAnsi="Consolas" w:cs="Arial"/>
          <w:sz w:val="20"/>
          <w:szCs w:val="20"/>
        </w:rPr>
        <w:t>TOTAL</w:t>
      </w:r>
      <w:proofErr w:type="gramEnd"/>
      <w:r w:rsidRPr="00872113">
        <w:rPr>
          <w:rFonts w:ascii="Consolas" w:hAnsi="Consolas" w:cs="Arial"/>
          <w:sz w:val="20"/>
          <w:szCs w:val="20"/>
        </w:rPr>
        <w:t xml:space="preserve"> NÓMINA DE EMPLEADOS: 3020.0</w:t>
      </w:r>
    </w:p>
    <w:p w14:paraId="43906C2E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16930139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Empleados por horas</w:t>
      </w:r>
    </w:p>
    <w:p w14:paraId="20A29963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18E32EDA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No hay empleados por hora en el sistema</w:t>
      </w:r>
    </w:p>
    <w:p w14:paraId="5E892A66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872113">
        <w:rPr>
          <w:rFonts w:ascii="Consolas" w:hAnsi="Consolas" w:cs="Arial"/>
          <w:sz w:val="20"/>
          <w:szCs w:val="20"/>
        </w:rPr>
        <w:t>TOTAL</w:t>
      </w:r>
      <w:proofErr w:type="gramEnd"/>
      <w:r w:rsidRPr="00872113">
        <w:rPr>
          <w:rFonts w:ascii="Consolas" w:hAnsi="Consolas" w:cs="Arial"/>
          <w:sz w:val="20"/>
          <w:szCs w:val="20"/>
        </w:rPr>
        <w:t xml:space="preserve"> PAGO EMPLEADOS POR HORA: 0.0</w:t>
      </w:r>
    </w:p>
    <w:p w14:paraId="4F2C76A7" w14:textId="77777777" w:rsidR="00872113" w:rsidRP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1EB1A938" w14:textId="07DB3286" w:rsidR="00872113" w:rsidRDefault="00872113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872113">
        <w:rPr>
          <w:rFonts w:ascii="Consolas" w:hAnsi="Consolas" w:cs="Arial"/>
          <w:sz w:val="20"/>
          <w:szCs w:val="20"/>
        </w:rPr>
        <w:t>SUMATORIA DE PAGOS DE LA EMPRESA: 3020.0</w:t>
      </w:r>
    </w:p>
    <w:p w14:paraId="7F2DEC4F" w14:textId="1FCF844B" w:rsidR="004B7502" w:rsidRDefault="004B7502" w:rsidP="00872113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0641B968" w14:textId="77777777" w:rsidR="002E5C85" w:rsidRDefault="002E5C85" w:rsidP="00872113">
      <w:pPr>
        <w:spacing w:after="0"/>
        <w:jc w:val="both"/>
        <w:rPr>
          <w:rFonts w:ascii="Consolas" w:hAnsi="Consolas" w:cs="Arial"/>
          <w:b/>
          <w:bCs/>
          <w:color w:val="FF0000"/>
          <w:sz w:val="20"/>
          <w:szCs w:val="20"/>
        </w:rPr>
      </w:pPr>
    </w:p>
    <w:p w14:paraId="1E1A7360" w14:textId="77777777" w:rsidR="002E5C85" w:rsidRDefault="002E5C85" w:rsidP="00872113">
      <w:pPr>
        <w:spacing w:after="0"/>
        <w:jc w:val="both"/>
        <w:rPr>
          <w:rFonts w:ascii="Consolas" w:hAnsi="Consolas" w:cs="Arial"/>
          <w:b/>
          <w:bCs/>
          <w:color w:val="FF0000"/>
          <w:sz w:val="20"/>
          <w:szCs w:val="20"/>
        </w:rPr>
      </w:pPr>
    </w:p>
    <w:p w14:paraId="70874FDD" w14:textId="77777777" w:rsidR="002E5C85" w:rsidRDefault="002E5C85" w:rsidP="00872113">
      <w:pPr>
        <w:spacing w:after="0"/>
        <w:jc w:val="both"/>
        <w:rPr>
          <w:rFonts w:ascii="Consolas" w:hAnsi="Consolas" w:cs="Arial"/>
          <w:b/>
          <w:bCs/>
          <w:color w:val="FF0000"/>
          <w:sz w:val="20"/>
          <w:szCs w:val="20"/>
        </w:rPr>
      </w:pPr>
    </w:p>
    <w:p w14:paraId="02800A33" w14:textId="77777777" w:rsidR="002E5C85" w:rsidRDefault="002E5C85" w:rsidP="00872113">
      <w:pPr>
        <w:spacing w:after="0"/>
        <w:jc w:val="both"/>
        <w:rPr>
          <w:rFonts w:ascii="Consolas" w:hAnsi="Consolas" w:cs="Arial"/>
          <w:b/>
          <w:bCs/>
          <w:color w:val="FF0000"/>
          <w:sz w:val="20"/>
          <w:szCs w:val="20"/>
        </w:rPr>
      </w:pPr>
    </w:p>
    <w:p w14:paraId="677C8BCA" w14:textId="77777777" w:rsidR="002E5C85" w:rsidRDefault="002E5C85" w:rsidP="00872113">
      <w:pPr>
        <w:spacing w:after="0"/>
        <w:jc w:val="both"/>
        <w:rPr>
          <w:rFonts w:ascii="Consolas" w:hAnsi="Consolas" w:cs="Arial"/>
          <w:b/>
          <w:bCs/>
          <w:color w:val="FF0000"/>
          <w:sz w:val="20"/>
          <w:szCs w:val="20"/>
        </w:rPr>
      </w:pPr>
    </w:p>
    <w:p w14:paraId="4C593CFB" w14:textId="77777777" w:rsidR="002E5C85" w:rsidRDefault="002E5C85" w:rsidP="00872113">
      <w:pPr>
        <w:spacing w:after="0"/>
        <w:jc w:val="both"/>
        <w:rPr>
          <w:rFonts w:ascii="Consolas" w:hAnsi="Consolas" w:cs="Arial"/>
          <w:b/>
          <w:bCs/>
          <w:color w:val="FF0000"/>
          <w:sz w:val="20"/>
          <w:szCs w:val="20"/>
        </w:rPr>
      </w:pPr>
    </w:p>
    <w:p w14:paraId="149F29DE" w14:textId="77777777" w:rsidR="002E5C85" w:rsidRDefault="002E5C85" w:rsidP="00872113">
      <w:pPr>
        <w:spacing w:after="0"/>
        <w:jc w:val="both"/>
        <w:rPr>
          <w:rFonts w:ascii="Consolas" w:hAnsi="Consolas" w:cs="Arial"/>
          <w:b/>
          <w:bCs/>
          <w:color w:val="FF0000"/>
          <w:sz w:val="20"/>
          <w:szCs w:val="20"/>
        </w:rPr>
      </w:pPr>
    </w:p>
    <w:p w14:paraId="1857D4B6" w14:textId="77777777" w:rsidR="002E5C85" w:rsidRDefault="002E5C85" w:rsidP="00872113">
      <w:pPr>
        <w:spacing w:after="0"/>
        <w:jc w:val="both"/>
        <w:rPr>
          <w:rFonts w:ascii="Consolas" w:hAnsi="Consolas" w:cs="Arial"/>
          <w:b/>
          <w:bCs/>
          <w:color w:val="FF0000"/>
          <w:sz w:val="20"/>
          <w:szCs w:val="20"/>
        </w:rPr>
      </w:pPr>
    </w:p>
    <w:p w14:paraId="0A4628CE" w14:textId="77777777" w:rsidR="002E5C85" w:rsidRDefault="002E5C85" w:rsidP="00872113">
      <w:pPr>
        <w:spacing w:after="0"/>
        <w:jc w:val="both"/>
        <w:rPr>
          <w:rFonts w:ascii="Consolas" w:hAnsi="Consolas" w:cs="Arial"/>
          <w:b/>
          <w:bCs/>
          <w:color w:val="FF0000"/>
          <w:sz w:val="20"/>
          <w:szCs w:val="20"/>
        </w:rPr>
      </w:pPr>
    </w:p>
    <w:p w14:paraId="7712F2CE" w14:textId="40982002" w:rsidR="004B7502" w:rsidRDefault="004B7502" w:rsidP="00872113">
      <w:pPr>
        <w:spacing w:after="0"/>
        <w:jc w:val="both"/>
        <w:rPr>
          <w:rFonts w:ascii="Consolas" w:hAnsi="Consolas" w:cs="Arial"/>
          <w:b/>
          <w:bCs/>
          <w:color w:val="FF0000"/>
          <w:sz w:val="20"/>
          <w:szCs w:val="20"/>
        </w:rPr>
      </w:pPr>
      <w:r w:rsidRPr="00685705">
        <w:rPr>
          <w:rFonts w:ascii="Consolas" w:hAnsi="Consolas" w:cs="Arial"/>
          <w:b/>
          <w:bCs/>
          <w:color w:val="FF0000"/>
          <w:sz w:val="20"/>
          <w:szCs w:val="20"/>
        </w:rPr>
        <w:lastRenderedPageBreak/>
        <w:t>Ejecución No 3</w:t>
      </w:r>
    </w:p>
    <w:p w14:paraId="2710B6E8" w14:textId="77777777" w:rsidR="002E5C85" w:rsidRPr="00685705" w:rsidRDefault="002E5C85" w:rsidP="00872113">
      <w:pPr>
        <w:spacing w:after="0"/>
        <w:jc w:val="both"/>
        <w:rPr>
          <w:rFonts w:ascii="Consolas" w:hAnsi="Consolas" w:cs="Arial"/>
          <w:b/>
          <w:bCs/>
          <w:color w:val="FF0000"/>
          <w:sz w:val="20"/>
          <w:szCs w:val="20"/>
        </w:rPr>
      </w:pPr>
    </w:p>
    <w:p w14:paraId="18C7067A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SISTEMA DE EMPLEADOS</w:t>
      </w:r>
    </w:p>
    <w:p w14:paraId="26503962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6EB62DE1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Seleccione el tipo de empleado que necesita crear [</w:t>
      </w:r>
      <w:proofErr w:type="gramStart"/>
      <w:r w:rsidRPr="00685705">
        <w:rPr>
          <w:rFonts w:ascii="Consolas" w:hAnsi="Consolas" w:cs="Arial"/>
          <w:sz w:val="20"/>
          <w:szCs w:val="20"/>
        </w:rPr>
        <w:t>1:Asalariado</w:t>
      </w:r>
      <w:proofErr w:type="gramEnd"/>
      <w:r w:rsidRPr="00685705">
        <w:rPr>
          <w:rFonts w:ascii="Consolas" w:hAnsi="Consolas" w:cs="Arial"/>
          <w:sz w:val="20"/>
          <w:szCs w:val="20"/>
        </w:rPr>
        <w:t xml:space="preserve"> - 2:Por horas] : 2</w:t>
      </w:r>
    </w:p>
    <w:p w14:paraId="5E0B034D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678A96D5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proofErr w:type="spellStart"/>
      <w:r w:rsidRPr="00685705">
        <w:rPr>
          <w:rFonts w:ascii="Consolas" w:hAnsi="Consolas" w:cs="Arial"/>
          <w:sz w:val="20"/>
          <w:szCs w:val="20"/>
          <w:lang w:val="en-US"/>
        </w:rPr>
        <w:t>Empleado</w:t>
      </w:r>
      <w:proofErr w:type="spellEnd"/>
      <w:r w:rsidRPr="00685705">
        <w:rPr>
          <w:rFonts w:ascii="Consolas" w:hAnsi="Consolas" w:cs="Arial"/>
          <w:sz w:val="20"/>
          <w:szCs w:val="20"/>
          <w:lang w:val="en-US"/>
        </w:rPr>
        <w:t xml:space="preserve"> </w:t>
      </w:r>
      <w:proofErr w:type="spellStart"/>
      <w:r w:rsidRPr="00685705">
        <w:rPr>
          <w:rFonts w:ascii="Consolas" w:hAnsi="Consolas" w:cs="Arial"/>
          <w:sz w:val="20"/>
          <w:szCs w:val="20"/>
          <w:lang w:val="en-US"/>
        </w:rPr>
        <w:t>por</w:t>
      </w:r>
      <w:proofErr w:type="spellEnd"/>
      <w:r w:rsidRPr="00685705">
        <w:rPr>
          <w:rFonts w:ascii="Consolas" w:hAnsi="Consolas" w:cs="Arial"/>
          <w:sz w:val="20"/>
          <w:szCs w:val="20"/>
          <w:lang w:val="en-US"/>
        </w:rPr>
        <w:t xml:space="preserve"> horas</w:t>
      </w:r>
    </w:p>
    <w:p w14:paraId="4AC95EDE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685705">
        <w:rPr>
          <w:rFonts w:ascii="Consolas" w:hAnsi="Consolas" w:cs="Arial"/>
          <w:sz w:val="20"/>
          <w:szCs w:val="20"/>
          <w:lang w:val="en-US"/>
        </w:rPr>
        <w:t>Name: MATEO</w:t>
      </w:r>
    </w:p>
    <w:p w14:paraId="2A493D4C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685705">
        <w:rPr>
          <w:rFonts w:ascii="Consolas" w:hAnsi="Consolas" w:cs="Arial"/>
          <w:sz w:val="20"/>
          <w:szCs w:val="20"/>
          <w:lang w:val="en-US"/>
        </w:rPr>
        <w:t>Last Name: MENDOZA</w:t>
      </w:r>
    </w:p>
    <w:p w14:paraId="56C14D7F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685705">
        <w:rPr>
          <w:rFonts w:ascii="Consolas" w:hAnsi="Consolas" w:cs="Arial"/>
          <w:sz w:val="20"/>
          <w:szCs w:val="20"/>
          <w:lang w:val="en-US"/>
        </w:rPr>
        <w:t>Hours: 35</w:t>
      </w:r>
    </w:p>
    <w:p w14:paraId="50C6E684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685705">
        <w:rPr>
          <w:rFonts w:ascii="Consolas" w:hAnsi="Consolas" w:cs="Arial"/>
          <w:sz w:val="20"/>
          <w:szCs w:val="20"/>
          <w:lang w:val="en-US"/>
        </w:rPr>
        <w:t>Value: 450</w:t>
      </w:r>
    </w:p>
    <w:p w14:paraId="79862693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</w:p>
    <w:p w14:paraId="2A82C054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**Empleado por horas creado**</w:t>
      </w:r>
    </w:p>
    <w:p w14:paraId="751911C8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Empleado:</w:t>
      </w:r>
    </w:p>
    <w:p w14:paraId="5DCC197E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685705">
        <w:rPr>
          <w:rFonts w:ascii="Consolas" w:hAnsi="Consolas" w:cs="Arial"/>
          <w:sz w:val="20"/>
          <w:szCs w:val="20"/>
        </w:rPr>
        <w:t>Nombre :MATEO</w:t>
      </w:r>
      <w:proofErr w:type="gramEnd"/>
    </w:p>
    <w:p w14:paraId="79FAF014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685705">
        <w:rPr>
          <w:rFonts w:ascii="Consolas" w:hAnsi="Consolas" w:cs="Arial"/>
          <w:sz w:val="20"/>
          <w:szCs w:val="20"/>
        </w:rPr>
        <w:t>Apellido :MENDOZA</w:t>
      </w:r>
      <w:proofErr w:type="gramEnd"/>
    </w:p>
    <w:p w14:paraId="2AD93264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Pago: 15750.0</w:t>
      </w:r>
    </w:p>
    <w:p w14:paraId="696EFB5F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Seleccione el tipo de empleado que necesita crear [</w:t>
      </w:r>
      <w:proofErr w:type="gramStart"/>
      <w:r w:rsidRPr="00685705">
        <w:rPr>
          <w:rFonts w:ascii="Consolas" w:hAnsi="Consolas" w:cs="Arial"/>
          <w:sz w:val="20"/>
          <w:szCs w:val="20"/>
        </w:rPr>
        <w:t>1:Asalariado</w:t>
      </w:r>
      <w:proofErr w:type="gramEnd"/>
      <w:r w:rsidRPr="00685705">
        <w:rPr>
          <w:rFonts w:ascii="Consolas" w:hAnsi="Consolas" w:cs="Arial"/>
          <w:sz w:val="20"/>
          <w:szCs w:val="20"/>
        </w:rPr>
        <w:t xml:space="preserve"> - 2:Por horas] : 2</w:t>
      </w:r>
    </w:p>
    <w:p w14:paraId="61AE4B91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7695F4A1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proofErr w:type="spellStart"/>
      <w:r w:rsidRPr="00685705">
        <w:rPr>
          <w:rFonts w:ascii="Consolas" w:hAnsi="Consolas" w:cs="Arial"/>
          <w:sz w:val="20"/>
          <w:szCs w:val="20"/>
          <w:lang w:val="en-US"/>
        </w:rPr>
        <w:t>Empleado</w:t>
      </w:r>
      <w:proofErr w:type="spellEnd"/>
      <w:r w:rsidRPr="00685705">
        <w:rPr>
          <w:rFonts w:ascii="Consolas" w:hAnsi="Consolas" w:cs="Arial"/>
          <w:sz w:val="20"/>
          <w:szCs w:val="20"/>
          <w:lang w:val="en-US"/>
        </w:rPr>
        <w:t xml:space="preserve"> </w:t>
      </w:r>
      <w:proofErr w:type="spellStart"/>
      <w:r w:rsidRPr="00685705">
        <w:rPr>
          <w:rFonts w:ascii="Consolas" w:hAnsi="Consolas" w:cs="Arial"/>
          <w:sz w:val="20"/>
          <w:szCs w:val="20"/>
          <w:lang w:val="en-US"/>
        </w:rPr>
        <w:t>por</w:t>
      </w:r>
      <w:proofErr w:type="spellEnd"/>
      <w:r w:rsidRPr="00685705">
        <w:rPr>
          <w:rFonts w:ascii="Consolas" w:hAnsi="Consolas" w:cs="Arial"/>
          <w:sz w:val="20"/>
          <w:szCs w:val="20"/>
          <w:lang w:val="en-US"/>
        </w:rPr>
        <w:t xml:space="preserve"> horas</w:t>
      </w:r>
    </w:p>
    <w:p w14:paraId="71D6C776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685705">
        <w:rPr>
          <w:rFonts w:ascii="Consolas" w:hAnsi="Consolas" w:cs="Arial"/>
          <w:sz w:val="20"/>
          <w:szCs w:val="20"/>
          <w:lang w:val="en-US"/>
        </w:rPr>
        <w:t>Name: LUCAS</w:t>
      </w:r>
    </w:p>
    <w:p w14:paraId="57AEE730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685705">
        <w:rPr>
          <w:rFonts w:ascii="Consolas" w:hAnsi="Consolas" w:cs="Arial"/>
          <w:sz w:val="20"/>
          <w:szCs w:val="20"/>
          <w:lang w:val="en-US"/>
        </w:rPr>
        <w:t>Last Name: MODRIC</w:t>
      </w:r>
    </w:p>
    <w:p w14:paraId="6BE7F6E0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685705">
        <w:rPr>
          <w:rFonts w:ascii="Consolas" w:hAnsi="Consolas" w:cs="Arial"/>
          <w:sz w:val="20"/>
          <w:szCs w:val="20"/>
          <w:lang w:val="en-US"/>
        </w:rPr>
        <w:t>Hours: 600</w:t>
      </w:r>
    </w:p>
    <w:p w14:paraId="3CF6D26E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685705">
        <w:rPr>
          <w:rFonts w:ascii="Consolas" w:hAnsi="Consolas" w:cs="Arial"/>
          <w:sz w:val="20"/>
          <w:szCs w:val="20"/>
        </w:rPr>
        <w:t>Value</w:t>
      </w:r>
      <w:proofErr w:type="spellEnd"/>
      <w:r w:rsidRPr="00685705">
        <w:rPr>
          <w:rFonts w:ascii="Consolas" w:hAnsi="Consolas" w:cs="Arial"/>
          <w:sz w:val="20"/>
          <w:szCs w:val="20"/>
        </w:rPr>
        <w:t>: 500</w:t>
      </w:r>
    </w:p>
    <w:p w14:paraId="63F3A4E5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1509C45A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**Empleado por horas creado**</w:t>
      </w:r>
    </w:p>
    <w:p w14:paraId="32BE7E66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Empleado:</w:t>
      </w:r>
    </w:p>
    <w:p w14:paraId="5103D064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685705">
        <w:rPr>
          <w:rFonts w:ascii="Consolas" w:hAnsi="Consolas" w:cs="Arial"/>
          <w:sz w:val="20"/>
          <w:szCs w:val="20"/>
        </w:rPr>
        <w:t>Nombre :LUCAS</w:t>
      </w:r>
      <w:proofErr w:type="gramEnd"/>
    </w:p>
    <w:p w14:paraId="1A5E7528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685705">
        <w:rPr>
          <w:rFonts w:ascii="Consolas" w:hAnsi="Consolas" w:cs="Arial"/>
          <w:sz w:val="20"/>
          <w:szCs w:val="20"/>
        </w:rPr>
        <w:t>Apellido :MODRIC</w:t>
      </w:r>
      <w:proofErr w:type="gramEnd"/>
    </w:p>
    <w:p w14:paraId="34C1376E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Pago: 300000.0</w:t>
      </w:r>
    </w:p>
    <w:p w14:paraId="73783DC4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Seleccione el tipo de empleado que necesita crear [</w:t>
      </w:r>
      <w:proofErr w:type="gramStart"/>
      <w:r w:rsidRPr="00685705">
        <w:rPr>
          <w:rFonts w:ascii="Consolas" w:hAnsi="Consolas" w:cs="Arial"/>
          <w:sz w:val="20"/>
          <w:szCs w:val="20"/>
        </w:rPr>
        <w:t>1:Asalariado</w:t>
      </w:r>
      <w:proofErr w:type="gramEnd"/>
      <w:r w:rsidRPr="00685705">
        <w:rPr>
          <w:rFonts w:ascii="Consolas" w:hAnsi="Consolas" w:cs="Arial"/>
          <w:sz w:val="20"/>
          <w:szCs w:val="20"/>
        </w:rPr>
        <w:t xml:space="preserve"> - 2:Por horas] : 2</w:t>
      </w:r>
    </w:p>
    <w:p w14:paraId="66E67AFE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3309469B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Empleado por horas</w:t>
      </w:r>
    </w:p>
    <w:p w14:paraId="05E6641B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spellStart"/>
      <w:r w:rsidRPr="00685705">
        <w:rPr>
          <w:rFonts w:ascii="Consolas" w:hAnsi="Consolas" w:cs="Arial"/>
          <w:sz w:val="20"/>
          <w:szCs w:val="20"/>
        </w:rPr>
        <w:t>Name</w:t>
      </w:r>
      <w:proofErr w:type="spellEnd"/>
      <w:r w:rsidRPr="00685705">
        <w:rPr>
          <w:rFonts w:ascii="Consolas" w:hAnsi="Consolas" w:cs="Arial"/>
          <w:sz w:val="20"/>
          <w:szCs w:val="20"/>
        </w:rPr>
        <w:t>: EUREKA</w:t>
      </w:r>
    </w:p>
    <w:p w14:paraId="729B1155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685705">
        <w:rPr>
          <w:rFonts w:ascii="Consolas" w:hAnsi="Consolas" w:cs="Arial"/>
          <w:sz w:val="20"/>
          <w:szCs w:val="20"/>
          <w:lang w:val="en-US"/>
        </w:rPr>
        <w:t>Last Name: VELEZ</w:t>
      </w:r>
    </w:p>
    <w:p w14:paraId="41F4EC8E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685705">
        <w:rPr>
          <w:rFonts w:ascii="Consolas" w:hAnsi="Consolas" w:cs="Arial"/>
          <w:sz w:val="20"/>
          <w:szCs w:val="20"/>
          <w:lang w:val="en-US"/>
        </w:rPr>
        <w:t>Hours: 56</w:t>
      </w:r>
    </w:p>
    <w:p w14:paraId="6C23D508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  <w:r w:rsidRPr="00685705">
        <w:rPr>
          <w:rFonts w:ascii="Consolas" w:hAnsi="Consolas" w:cs="Arial"/>
          <w:sz w:val="20"/>
          <w:szCs w:val="20"/>
          <w:lang w:val="en-US"/>
        </w:rPr>
        <w:t>Value: 850</w:t>
      </w:r>
    </w:p>
    <w:p w14:paraId="35B07EC1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  <w:lang w:val="en-US"/>
        </w:rPr>
      </w:pPr>
    </w:p>
    <w:p w14:paraId="4EFB8CDA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**Empleado por horas creado**</w:t>
      </w:r>
    </w:p>
    <w:p w14:paraId="23575FC3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Empleado:</w:t>
      </w:r>
    </w:p>
    <w:p w14:paraId="6A018A23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685705">
        <w:rPr>
          <w:rFonts w:ascii="Consolas" w:hAnsi="Consolas" w:cs="Arial"/>
          <w:sz w:val="20"/>
          <w:szCs w:val="20"/>
        </w:rPr>
        <w:t>Nombre :EUREKA</w:t>
      </w:r>
      <w:proofErr w:type="gramEnd"/>
    </w:p>
    <w:p w14:paraId="581D59CC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685705">
        <w:rPr>
          <w:rFonts w:ascii="Consolas" w:hAnsi="Consolas" w:cs="Arial"/>
          <w:sz w:val="20"/>
          <w:szCs w:val="20"/>
        </w:rPr>
        <w:t>Apellido :VELEZ</w:t>
      </w:r>
      <w:proofErr w:type="gramEnd"/>
    </w:p>
    <w:p w14:paraId="790AD553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Pago: 47600.0</w:t>
      </w:r>
    </w:p>
    <w:p w14:paraId="2FA6D8C6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2ED6F514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Empleados asalariados</w:t>
      </w:r>
    </w:p>
    <w:p w14:paraId="0784CF3E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0D0F423C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No hay empleados asalariados en el sistema</w:t>
      </w:r>
    </w:p>
    <w:p w14:paraId="1D6CC0EE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685705">
        <w:rPr>
          <w:rFonts w:ascii="Consolas" w:hAnsi="Consolas" w:cs="Arial"/>
          <w:sz w:val="20"/>
          <w:szCs w:val="20"/>
        </w:rPr>
        <w:t>TOTAL</w:t>
      </w:r>
      <w:proofErr w:type="gramEnd"/>
      <w:r w:rsidRPr="00685705">
        <w:rPr>
          <w:rFonts w:ascii="Consolas" w:hAnsi="Consolas" w:cs="Arial"/>
          <w:sz w:val="20"/>
          <w:szCs w:val="20"/>
        </w:rPr>
        <w:t xml:space="preserve"> NÓMINA DE EMPLEADOS: 0.0</w:t>
      </w:r>
    </w:p>
    <w:p w14:paraId="703228B9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4F513F3C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Empleados por horas</w:t>
      </w:r>
    </w:p>
    <w:p w14:paraId="7AF3CEB7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764E2E39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 xml:space="preserve"># </w:t>
      </w:r>
      <w:proofErr w:type="gramStart"/>
      <w:r w:rsidRPr="00685705">
        <w:rPr>
          <w:rFonts w:ascii="Consolas" w:hAnsi="Consolas" w:cs="Arial"/>
          <w:sz w:val="20"/>
          <w:szCs w:val="20"/>
        </w:rPr>
        <w:t>1 :</w:t>
      </w:r>
      <w:proofErr w:type="gramEnd"/>
      <w:r w:rsidRPr="00685705">
        <w:rPr>
          <w:rFonts w:ascii="Consolas" w:hAnsi="Consolas" w:cs="Arial"/>
          <w:sz w:val="20"/>
          <w:szCs w:val="20"/>
        </w:rPr>
        <w:t xml:space="preserve"> MATEO - 35.0 - 450.0 - 15750.0</w:t>
      </w:r>
    </w:p>
    <w:p w14:paraId="305048B4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 xml:space="preserve"># </w:t>
      </w:r>
      <w:proofErr w:type="gramStart"/>
      <w:r w:rsidRPr="00685705">
        <w:rPr>
          <w:rFonts w:ascii="Consolas" w:hAnsi="Consolas" w:cs="Arial"/>
          <w:sz w:val="20"/>
          <w:szCs w:val="20"/>
        </w:rPr>
        <w:t>2 :</w:t>
      </w:r>
      <w:proofErr w:type="gramEnd"/>
      <w:r w:rsidRPr="00685705">
        <w:rPr>
          <w:rFonts w:ascii="Consolas" w:hAnsi="Consolas" w:cs="Arial"/>
          <w:sz w:val="20"/>
          <w:szCs w:val="20"/>
        </w:rPr>
        <w:t xml:space="preserve"> LUCAS - 600.0 - 500.0 - 300000.0</w:t>
      </w:r>
    </w:p>
    <w:p w14:paraId="1301EEF2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 xml:space="preserve"># </w:t>
      </w:r>
      <w:proofErr w:type="gramStart"/>
      <w:r w:rsidRPr="00685705">
        <w:rPr>
          <w:rFonts w:ascii="Consolas" w:hAnsi="Consolas" w:cs="Arial"/>
          <w:sz w:val="20"/>
          <w:szCs w:val="20"/>
        </w:rPr>
        <w:t>3 :</w:t>
      </w:r>
      <w:proofErr w:type="gramEnd"/>
      <w:r w:rsidRPr="00685705">
        <w:rPr>
          <w:rFonts w:ascii="Consolas" w:hAnsi="Consolas" w:cs="Arial"/>
          <w:sz w:val="20"/>
          <w:szCs w:val="20"/>
        </w:rPr>
        <w:t xml:space="preserve"> EUREKA - 56.0 - 850.0 - 47600.0</w:t>
      </w:r>
    </w:p>
    <w:p w14:paraId="4C386D51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proofErr w:type="gramStart"/>
      <w:r w:rsidRPr="00685705">
        <w:rPr>
          <w:rFonts w:ascii="Consolas" w:hAnsi="Consolas" w:cs="Arial"/>
          <w:sz w:val="20"/>
          <w:szCs w:val="20"/>
        </w:rPr>
        <w:t>TOTAL</w:t>
      </w:r>
      <w:proofErr w:type="gramEnd"/>
      <w:r w:rsidRPr="00685705">
        <w:rPr>
          <w:rFonts w:ascii="Consolas" w:hAnsi="Consolas" w:cs="Arial"/>
          <w:sz w:val="20"/>
          <w:szCs w:val="20"/>
        </w:rPr>
        <w:t xml:space="preserve"> PAGO EMPLEADOS POR HORA: 363350.0</w:t>
      </w:r>
    </w:p>
    <w:p w14:paraId="2BC68721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7A3ADA7F" w14:textId="77777777" w:rsidR="00685705" w:rsidRPr="00685705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</w:p>
    <w:p w14:paraId="71D337D1" w14:textId="3EDD2E5A" w:rsidR="004B7502" w:rsidRPr="00872113" w:rsidRDefault="00685705" w:rsidP="00685705">
      <w:pPr>
        <w:spacing w:after="0"/>
        <w:jc w:val="both"/>
        <w:rPr>
          <w:rFonts w:ascii="Consolas" w:hAnsi="Consolas" w:cs="Arial"/>
          <w:sz w:val="20"/>
          <w:szCs w:val="20"/>
        </w:rPr>
      </w:pPr>
      <w:r w:rsidRPr="00685705">
        <w:rPr>
          <w:rFonts w:ascii="Consolas" w:hAnsi="Consolas" w:cs="Arial"/>
          <w:sz w:val="20"/>
          <w:szCs w:val="20"/>
        </w:rPr>
        <w:t>SUMATORIA DE PAGOS DE LA EMPRESA: 363350.0</w:t>
      </w:r>
    </w:p>
    <w:p w14:paraId="3CD39BDA" w14:textId="69072572" w:rsidR="007032ED" w:rsidRDefault="007032ED" w:rsidP="00B67ACB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234821F" w14:textId="729FC6B6" w:rsidR="00411658" w:rsidRDefault="00B87397" w:rsidP="00B67ACB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LISTA DE CHEQUEO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07"/>
        <w:gridCol w:w="677"/>
        <w:gridCol w:w="911"/>
        <w:gridCol w:w="1034"/>
      </w:tblGrid>
      <w:tr w:rsidR="00F73268" w:rsidRPr="00996872" w14:paraId="057F2763" w14:textId="77777777" w:rsidTr="00AC2ED2">
        <w:tc>
          <w:tcPr>
            <w:tcW w:w="0" w:type="auto"/>
          </w:tcPr>
          <w:p w14:paraId="4F905673" w14:textId="77777777" w:rsidR="000F6CA2" w:rsidRPr="00996872" w:rsidRDefault="000F6CA2" w:rsidP="00AC2ED2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96872">
              <w:rPr>
                <w:rFonts w:asciiTheme="minorHAnsi" w:hAnsiTheme="minorHAnsi" w:cstheme="minorHAnsi"/>
                <w:b/>
                <w:sz w:val="18"/>
                <w:szCs w:val="18"/>
              </w:rPr>
              <w:t>Criterios de calificación</w:t>
            </w:r>
          </w:p>
        </w:tc>
        <w:tc>
          <w:tcPr>
            <w:tcW w:w="0" w:type="auto"/>
          </w:tcPr>
          <w:p w14:paraId="6F515D34" w14:textId="77777777" w:rsidR="000F6CA2" w:rsidRPr="00996872" w:rsidRDefault="000F6CA2" w:rsidP="00AC2ED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96872">
              <w:rPr>
                <w:rFonts w:asciiTheme="minorHAnsi" w:hAnsiTheme="minorHAnsi" w:cstheme="minorHAnsi"/>
                <w:b/>
                <w:sz w:val="18"/>
                <w:szCs w:val="18"/>
              </w:rPr>
              <w:t>Valor</w:t>
            </w:r>
          </w:p>
        </w:tc>
        <w:tc>
          <w:tcPr>
            <w:tcW w:w="0" w:type="auto"/>
          </w:tcPr>
          <w:p w14:paraId="1F719585" w14:textId="77777777" w:rsidR="000F6CA2" w:rsidRPr="00996872" w:rsidRDefault="000F6CA2" w:rsidP="00AC2ED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Cumple</w:t>
            </w:r>
          </w:p>
        </w:tc>
        <w:tc>
          <w:tcPr>
            <w:tcW w:w="0" w:type="auto"/>
          </w:tcPr>
          <w:p w14:paraId="6381CC15" w14:textId="77777777" w:rsidR="000F6CA2" w:rsidRDefault="000F6CA2" w:rsidP="00AC2ED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No cumple</w:t>
            </w:r>
          </w:p>
        </w:tc>
      </w:tr>
      <w:tr w:rsidR="00F73268" w:rsidRPr="0099605D" w14:paraId="67481138" w14:textId="77777777" w:rsidTr="00AC2ED2">
        <w:tc>
          <w:tcPr>
            <w:tcW w:w="0" w:type="auto"/>
          </w:tcPr>
          <w:p w14:paraId="7A16A7B3" w14:textId="1E873393" w:rsidR="000F6CA2" w:rsidRPr="0099605D" w:rsidRDefault="000F6CA2" w:rsidP="00AC2ED2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14:paraId="522C7AB5" w14:textId="77777777" w:rsidR="000F6CA2" w:rsidRPr="0099605D" w:rsidRDefault="000F6CA2" w:rsidP="00AC2ED2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0F6C5530" w14:textId="77777777" w:rsidR="000F6CA2" w:rsidRPr="0099605D" w:rsidRDefault="000F6CA2" w:rsidP="00AC2ED2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4A0CC756" w14:textId="77777777" w:rsidR="000F6CA2" w:rsidRPr="0099605D" w:rsidRDefault="000F6CA2" w:rsidP="00AC2ED2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34FCBF08" w14:textId="77777777" w:rsidTr="00AC2ED2">
        <w:tc>
          <w:tcPr>
            <w:tcW w:w="0" w:type="auto"/>
          </w:tcPr>
          <w:p w14:paraId="52C98F86" w14:textId="05DF686A" w:rsidR="000F6CA2" w:rsidRPr="0099605D" w:rsidRDefault="00B87E89" w:rsidP="00AC2ED2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Crea </w:t>
            </w:r>
            <w:r w:rsidR="00C813B9">
              <w:rPr>
                <w:rFonts w:asciiTheme="minorHAnsi" w:hAnsiTheme="minorHAnsi" w:cstheme="minorHAnsi"/>
                <w:bCs/>
                <w:sz w:val="18"/>
                <w:szCs w:val="18"/>
              </w:rPr>
              <w:t>la clase Empleado de acuerdo con el diagrama de clases</w:t>
            </w:r>
          </w:p>
        </w:tc>
        <w:tc>
          <w:tcPr>
            <w:tcW w:w="0" w:type="auto"/>
          </w:tcPr>
          <w:p w14:paraId="1993DD07" w14:textId="446B5725" w:rsidR="000F6CA2" w:rsidRPr="0099605D" w:rsidRDefault="002974AB" w:rsidP="00AC2ED2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589304BF" w14:textId="77777777" w:rsidR="000F6CA2" w:rsidRDefault="000F6CA2" w:rsidP="00AC2ED2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1B29FDDD" w14:textId="77777777" w:rsidR="000F6CA2" w:rsidRDefault="000F6CA2" w:rsidP="00AC2ED2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16CAF534" w14:textId="77777777" w:rsidTr="00AC2ED2">
        <w:tc>
          <w:tcPr>
            <w:tcW w:w="0" w:type="auto"/>
          </w:tcPr>
          <w:p w14:paraId="5F397523" w14:textId="276EAF43" w:rsidR="00C813B9" w:rsidRPr="0099605D" w:rsidRDefault="00C813B9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Crea la clase </w:t>
            </w: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Empleado</w:t>
            </w:r>
            <w:r w:rsidR="00D15863">
              <w:rPr>
                <w:rFonts w:asciiTheme="minorHAnsi" w:hAnsiTheme="minorHAnsi" w:cstheme="minorHAnsi"/>
                <w:bCs/>
                <w:sz w:val="18"/>
                <w:szCs w:val="18"/>
              </w:rPr>
              <w:t>Asalariado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de acuerdo con el diagrama de clases</w:t>
            </w:r>
          </w:p>
        </w:tc>
        <w:tc>
          <w:tcPr>
            <w:tcW w:w="0" w:type="auto"/>
          </w:tcPr>
          <w:p w14:paraId="3A4FBABF" w14:textId="64FB024D" w:rsidR="00C813B9" w:rsidRPr="0099605D" w:rsidRDefault="002974AB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1FBC14F8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0D7D30EF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043C199D" w14:textId="77777777" w:rsidTr="00AC2ED2">
        <w:tc>
          <w:tcPr>
            <w:tcW w:w="0" w:type="auto"/>
          </w:tcPr>
          <w:p w14:paraId="032D7E19" w14:textId="4E3AC318" w:rsidR="00C813B9" w:rsidRPr="0099605D" w:rsidRDefault="00C813B9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Crea la clase </w:t>
            </w: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Empleado</w:t>
            </w:r>
            <w:r w:rsidR="00D15863">
              <w:rPr>
                <w:rFonts w:asciiTheme="minorHAnsi" w:hAnsiTheme="minorHAnsi" w:cstheme="minorHAnsi"/>
                <w:bCs/>
                <w:sz w:val="18"/>
                <w:szCs w:val="18"/>
              </w:rPr>
              <w:t>PorHoras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de acuerdo con el diagrama de clases</w:t>
            </w:r>
          </w:p>
        </w:tc>
        <w:tc>
          <w:tcPr>
            <w:tcW w:w="0" w:type="auto"/>
          </w:tcPr>
          <w:p w14:paraId="034B2D06" w14:textId="0C943857" w:rsidR="00C813B9" w:rsidRPr="0099605D" w:rsidRDefault="002974AB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760AEB89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1BFAEBFD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50513E3E" w14:textId="77777777" w:rsidTr="00AC2ED2">
        <w:trPr>
          <w:trHeight w:val="118"/>
        </w:trPr>
        <w:tc>
          <w:tcPr>
            <w:tcW w:w="0" w:type="auto"/>
          </w:tcPr>
          <w:p w14:paraId="10AF4134" w14:textId="46DFA29C" w:rsidR="00C813B9" w:rsidRPr="0099605D" w:rsidRDefault="00D15863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Aplica la herencia en las clases hijas correspondientes al diagrama de clases</w:t>
            </w:r>
          </w:p>
        </w:tc>
        <w:tc>
          <w:tcPr>
            <w:tcW w:w="0" w:type="auto"/>
          </w:tcPr>
          <w:p w14:paraId="2E651EF7" w14:textId="2D421874" w:rsidR="00C813B9" w:rsidRPr="0099605D" w:rsidRDefault="002974AB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7861B09C" w14:textId="77777777" w:rsidR="00C813B9" w:rsidRPr="0099605D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56C14A6E" w14:textId="77777777" w:rsidR="00C813B9" w:rsidRPr="0099605D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3DE58B51" w14:textId="77777777" w:rsidTr="00AC2ED2">
        <w:tc>
          <w:tcPr>
            <w:tcW w:w="0" w:type="auto"/>
          </w:tcPr>
          <w:p w14:paraId="3391988D" w14:textId="1CA2FE8C" w:rsidR="00C813B9" w:rsidRDefault="00EE58E2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Crea objetos de cada tipo</w:t>
            </w:r>
            <w:r w:rsidR="007D483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dentro de un bucle </w:t>
            </w:r>
            <w:proofErr w:type="spellStart"/>
            <w:r w:rsidR="007D4838">
              <w:rPr>
                <w:rFonts w:asciiTheme="minorHAnsi" w:hAnsiTheme="minorHAnsi" w:cstheme="minorHAnsi"/>
                <w:bCs/>
                <w:sz w:val="18"/>
                <w:szCs w:val="18"/>
              </w:rPr>
              <w:t>while</w:t>
            </w:r>
            <w:proofErr w:type="spellEnd"/>
          </w:p>
        </w:tc>
        <w:tc>
          <w:tcPr>
            <w:tcW w:w="0" w:type="auto"/>
          </w:tcPr>
          <w:p w14:paraId="73961B9B" w14:textId="57FA2445" w:rsidR="00C813B9" w:rsidRPr="0099605D" w:rsidRDefault="00E74DF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60AE06F6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0F4DFCBD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3CA90ACB" w14:textId="77777777" w:rsidTr="00AC2ED2">
        <w:tc>
          <w:tcPr>
            <w:tcW w:w="0" w:type="auto"/>
          </w:tcPr>
          <w:p w14:paraId="2A1E8628" w14:textId="204075FD" w:rsidR="00C813B9" w:rsidRDefault="007D4838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Muestra los datos de cada objeto creado de acuerdo con los datos propios del mismo</w:t>
            </w:r>
          </w:p>
        </w:tc>
        <w:tc>
          <w:tcPr>
            <w:tcW w:w="0" w:type="auto"/>
          </w:tcPr>
          <w:p w14:paraId="700D7D4D" w14:textId="5BB0F27B" w:rsidR="00C813B9" w:rsidRPr="0099605D" w:rsidRDefault="002974AB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508CEBD5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494023C5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7F1F90C9" w14:textId="77777777" w:rsidTr="00AC2ED2">
        <w:tc>
          <w:tcPr>
            <w:tcW w:w="0" w:type="auto"/>
          </w:tcPr>
          <w:p w14:paraId="3C0FD980" w14:textId="4370409B" w:rsidR="00C813B9" w:rsidRDefault="00ED7583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Los cálculos del pago de </w:t>
            </w:r>
            <w:r w:rsidR="00E74DF9">
              <w:rPr>
                <w:rFonts w:asciiTheme="minorHAnsi" w:hAnsiTheme="minorHAnsi" w:cstheme="minorHAnsi"/>
                <w:bCs/>
                <w:sz w:val="18"/>
                <w:szCs w:val="18"/>
              </w:rPr>
              <w:t>cada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EmpleadosPorHoras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se realizan correctamente</w:t>
            </w:r>
          </w:p>
        </w:tc>
        <w:tc>
          <w:tcPr>
            <w:tcW w:w="0" w:type="auto"/>
          </w:tcPr>
          <w:p w14:paraId="4717CF7A" w14:textId="36E3EBFD" w:rsidR="00C813B9" w:rsidRPr="0099605D" w:rsidRDefault="008D2C64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777F5C33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6C010B68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2021C0E0" w14:textId="77777777" w:rsidTr="00AC2ED2">
        <w:tc>
          <w:tcPr>
            <w:tcW w:w="0" w:type="auto"/>
          </w:tcPr>
          <w:p w14:paraId="79026088" w14:textId="21B75F81" w:rsidR="00C813B9" w:rsidRDefault="00624C95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Utiliza una lista (</w:t>
            </w: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ArrayList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) </w:t>
            </w:r>
            <w:r w:rsidR="00F7326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de cada tipo de objeto a guardar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para almacenar los objetos creados (una lista por cada tipo de empleado)</w:t>
            </w:r>
          </w:p>
        </w:tc>
        <w:tc>
          <w:tcPr>
            <w:tcW w:w="0" w:type="auto"/>
          </w:tcPr>
          <w:p w14:paraId="6B3E48CD" w14:textId="34899941" w:rsidR="00C813B9" w:rsidRDefault="008D2C64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4F7BC301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59F4D1CE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03C44135" w14:textId="77777777" w:rsidTr="00AC2ED2">
        <w:tc>
          <w:tcPr>
            <w:tcW w:w="0" w:type="auto"/>
          </w:tcPr>
          <w:p w14:paraId="49F12093" w14:textId="087F547F" w:rsidR="00C813B9" w:rsidRDefault="00FB7131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Imprime los detalles de cada tipo de empleado que fue almacenado en las listas</w:t>
            </w:r>
          </w:p>
        </w:tc>
        <w:tc>
          <w:tcPr>
            <w:tcW w:w="0" w:type="auto"/>
          </w:tcPr>
          <w:p w14:paraId="427B8104" w14:textId="4A286AE6" w:rsidR="00C813B9" w:rsidRDefault="008D2C64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17115996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0FA68EE3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1A3AAB07" w14:textId="77777777" w:rsidTr="00AC2ED2">
        <w:tc>
          <w:tcPr>
            <w:tcW w:w="0" w:type="auto"/>
          </w:tcPr>
          <w:p w14:paraId="1B063E36" w14:textId="6B8DD1F0" w:rsidR="00C813B9" w:rsidRDefault="00D14565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Calcula correctamente la sumatoria de la nómina de los </w:t>
            </w:r>
            <w:r w:rsidR="00635961">
              <w:rPr>
                <w:rFonts w:asciiTheme="minorHAnsi" w:hAnsiTheme="minorHAnsi" w:cstheme="minorHAnsi"/>
                <w:bCs/>
                <w:sz w:val="18"/>
                <w:szCs w:val="18"/>
              </w:rPr>
              <w:t>Empleados asalariados</w:t>
            </w:r>
          </w:p>
        </w:tc>
        <w:tc>
          <w:tcPr>
            <w:tcW w:w="0" w:type="auto"/>
          </w:tcPr>
          <w:p w14:paraId="598D5AAF" w14:textId="26C5A193" w:rsidR="00C813B9" w:rsidRDefault="008D2C64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1EDCC6D7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16C4E2BA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4424CA83" w14:textId="77777777" w:rsidTr="00AC2ED2">
        <w:tc>
          <w:tcPr>
            <w:tcW w:w="0" w:type="auto"/>
          </w:tcPr>
          <w:p w14:paraId="57BFDA86" w14:textId="57EDFDBF" w:rsidR="00C813B9" w:rsidRDefault="00635961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Calcula correctamente la sumatoria de la nómina de los Empleados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por horas</w:t>
            </w:r>
          </w:p>
        </w:tc>
        <w:tc>
          <w:tcPr>
            <w:tcW w:w="0" w:type="auto"/>
          </w:tcPr>
          <w:p w14:paraId="762F1C3F" w14:textId="17453AD8" w:rsidR="00C813B9" w:rsidRDefault="008D2C64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085B875D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3A64B29B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7CC105BF" w14:textId="77777777" w:rsidTr="00AC2ED2">
        <w:tc>
          <w:tcPr>
            <w:tcW w:w="0" w:type="auto"/>
          </w:tcPr>
          <w:p w14:paraId="5279D423" w14:textId="6BC50271" w:rsidR="00C813B9" w:rsidRDefault="00635961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Calcula correctamente la sumatoria de los pagos de la empresa</w:t>
            </w:r>
          </w:p>
        </w:tc>
        <w:tc>
          <w:tcPr>
            <w:tcW w:w="0" w:type="auto"/>
          </w:tcPr>
          <w:p w14:paraId="26CC26AC" w14:textId="527C4A00" w:rsidR="00C813B9" w:rsidRDefault="008D2C64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15</w:t>
            </w:r>
          </w:p>
        </w:tc>
        <w:tc>
          <w:tcPr>
            <w:tcW w:w="0" w:type="auto"/>
          </w:tcPr>
          <w:p w14:paraId="00F453CE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383FA59B" w14:textId="77777777" w:rsidR="00C813B9" w:rsidRDefault="00C813B9" w:rsidP="00C813B9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73268" w:rsidRPr="0099605D" w14:paraId="7E48C017" w14:textId="77777777" w:rsidTr="00AC2ED2">
        <w:tc>
          <w:tcPr>
            <w:tcW w:w="0" w:type="auto"/>
          </w:tcPr>
          <w:p w14:paraId="14065EE9" w14:textId="77777777" w:rsidR="00C813B9" w:rsidRPr="008D2C64" w:rsidRDefault="00C813B9" w:rsidP="00C813B9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D2C64">
              <w:rPr>
                <w:rFonts w:asciiTheme="minorHAnsi" w:hAnsiTheme="minorHAnsi" w:cstheme="minorHAnsi"/>
                <w:b/>
                <w:sz w:val="18"/>
                <w:szCs w:val="18"/>
              </w:rPr>
              <w:t>TOTAL</w:t>
            </w:r>
          </w:p>
        </w:tc>
        <w:tc>
          <w:tcPr>
            <w:tcW w:w="0" w:type="auto"/>
          </w:tcPr>
          <w:p w14:paraId="5373C11F" w14:textId="2BD7D8A6" w:rsidR="00C813B9" w:rsidRDefault="008D2C64" w:rsidP="008D2C64">
            <w:pPr>
              <w:spacing w:after="0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100</w:t>
            </w:r>
          </w:p>
        </w:tc>
        <w:tc>
          <w:tcPr>
            <w:tcW w:w="0" w:type="auto"/>
          </w:tcPr>
          <w:p w14:paraId="1AC4B01C" w14:textId="77777777" w:rsidR="00C813B9" w:rsidRDefault="00C813B9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06A4E097" w14:textId="77777777" w:rsidR="00C813B9" w:rsidRDefault="00C813B9" w:rsidP="00C813B9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55D6137D" w14:textId="10B68086" w:rsidR="00411658" w:rsidRDefault="00411658" w:rsidP="00B67ACB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46D4D8D" w14:textId="3044EEE5" w:rsidR="00411658" w:rsidRDefault="00411658" w:rsidP="00B67ACB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F8D8468" w14:textId="3CE5E70B" w:rsidR="00411658" w:rsidRDefault="00B87397" w:rsidP="00B67ACB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Puntaje mínimo para aprobar: 80</w:t>
      </w:r>
    </w:p>
    <w:p w14:paraId="2BD0E1EC" w14:textId="0777F34E" w:rsidR="00411658" w:rsidRDefault="00411658" w:rsidP="00B67ACB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FBD9F46" w14:textId="77777777" w:rsidR="00411658" w:rsidRDefault="00411658" w:rsidP="00B67ACB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4D76ECF" w14:textId="77777777" w:rsidR="00677CB0" w:rsidRDefault="00677CB0" w:rsidP="00B67ACB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7923267" w14:textId="746C0C14" w:rsidR="002D08CA" w:rsidRDefault="002C1E51" w:rsidP="002D08C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A750A">
        <w:rPr>
          <w:rFonts w:ascii="Arial" w:hAnsi="Arial" w:cs="Arial"/>
          <w:b/>
          <w:sz w:val="20"/>
          <w:szCs w:val="20"/>
        </w:rPr>
        <w:t xml:space="preserve">. </w:t>
      </w:r>
      <w:r w:rsidR="002D08CA">
        <w:rPr>
          <w:rFonts w:ascii="Arial" w:hAnsi="Arial" w:cs="Arial"/>
          <w:b/>
          <w:sz w:val="20"/>
          <w:szCs w:val="20"/>
        </w:rPr>
        <w:t>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877"/>
        <w:gridCol w:w="1276"/>
        <w:gridCol w:w="2801"/>
        <w:gridCol w:w="2551"/>
      </w:tblGrid>
      <w:tr w:rsidR="002D08CA" w14:paraId="12B71489" w14:textId="77777777" w:rsidTr="00BA750A"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5CAE5E" w14:textId="77777777" w:rsidR="002D08CA" w:rsidRDefault="002D08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A1AAC" w14:textId="77777777" w:rsidR="002D08CA" w:rsidRDefault="002D08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E201D" w14:textId="77777777" w:rsidR="002D08CA" w:rsidRDefault="002D08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2B408" w14:textId="77777777" w:rsidR="002D08CA" w:rsidRDefault="002D08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152EC" w14:textId="77777777" w:rsidR="002D08CA" w:rsidRDefault="002D08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</w:tr>
      <w:tr w:rsidR="002D08CA" w14:paraId="49DA86AE" w14:textId="77777777" w:rsidTr="00BA750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B755C" w14:textId="77777777" w:rsidR="002D08CA" w:rsidRDefault="002D08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F6A2" w14:textId="42272688" w:rsidR="002D08CA" w:rsidRPr="00BA750A" w:rsidRDefault="0063596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Jhonnys Rodríguez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5EC6" w14:textId="4B8F49A6" w:rsidR="002D08CA" w:rsidRPr="00BA750A" w:rsidRDefault="00BA750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A750A">
              <w:rPr>
                <w:rFonts w:ascii="Arial" w:hAnsi="Arial" w:cs="Arial"/>
                <w:bCs/>
                <w:sz w:val="20"/>
                <w:szCs w:val="20"/>
              </w:rPr>
              <w:t>Instructor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9510" w14:textId="487FA62F" w:rsidR="002D08CA" w:rsidRPr="00407E37" w:rsidRDefault="00BA750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07E37">
              <w:rPr>
                <w:rFonts w:ascii="Arial" w:hAnsi="Arial" w:cs="Arial"/>
                <w:bCs/>
                <w:sz w:val="20"/>
                <w:szCs w:val="20"/>
              </w:rPr>
              <w:t xml:space="preserve">Centro de Servicios y </w:t>
            </w:r>
            <w:r w:rsidR="00407E37" w:rsidRPr="00407E37">
              <w:rPr>
                <w:rFonts w:ascii="Arial" w:hAnsi="Arial" w:cs="Arial"/>
                <w:bCs/>
                <w:sz w:val="20"/>
                <w:szCs w:val="20"/>
              </w:rPr>
              <w:t>G</w:t>
            </w:r>
            <w:r w:rsidRPr="00407E37">
              <w:rPr>
                <w:rFonts w:ascii="Arial" w:hAnsi="Arial" w:cs="Arial"/>
                <w:bCs/>
                <w:sz w:val="20"/>
                <w:szCs w:val="20"/>
              </w:rPr>
              <w:t>estión Empresarial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7D6D" w14:textId="3EF2CB4D" w:rsidR="002D08CA" w:rsidRPr="00407E37" w:rsidRDefault="004F3B0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CA4079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831E82">
              <w:rPr>
                <w:rFonts w:ascii="Arial" w:hAnsi="Arial" w:cs="Arial"/>
                <w:bCs/>
                <w:sz w:val="20"/>
                <w:szCs w:val="20"/>
              </w:rPr>
              <w:t xml:space="preserve"> de </w:t>
            </w:r>
            <w:r w:rsidR="00CA4079">
              <w:rPr>
                <w:rFonts w:ascii="Arial" w:hAnsi="Arial" w:cs="Arial"/>
                <w:bCs/>
                <w:sz w:val="20"/>
                <w:szCs w:val="20"/>
              </w:rPr>
              <w:t>octubre</w:t>
            </w:r>
            <w:r w:rsidR="00407E37" w:rsidRPr="00407E37">
              <w:rPr>
                <w:rFonts w:ascii="Arial" w:hAnsi="Arial" w:cs="Arial"/>
                <w:bCs/>
                <w:sz w:val="20"/>
                <w:szCs w:val="20"/>
              </w:rPr>
              <w:t xml:space="preserve"> de 2022</w:t>
            </w:r>
          </w:p>
        </w:tc>
      </w:tr>
    </w:tbl>
    <w:p w14:paraId="026949B9" w14:textId="77777777" w:rsidR="002D08CA" w:rsidRPr="00B155AD" w:rsidRDefault="002D08CA" w:rsidP="00BA750A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0"/>
          <w:szCs w:val="20"/>
          <w:lang w:val="es-MX"/>
        </w:rPr>
      </w:pPr>
    </w:p>
    <w:sectPr w:rsidR="002D08CA" w:rsidRPr="00B155AD" w:rsidSect="00D42F49">
      <w:headerReference w:type="default" r:id="rId9"/>
      <w:headerReference w:type="first" r:id="rId10"/>
      <w:pgSz w:w="12240" w:h="15840"/>
      <w:pgMar w:top="1779" w:right="1041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1F3B5" w14:textId="77777777" w:rsidR="00732EB5" w:rsidRDefault="00732EB5">
      <w:pPr>
        <w:spacing w:after="0" w:line="240" w:lineRule="auto"/>
      </w:pPr>
      <w:r>
        <w:separator/>
      </w:r>
    </w:p>
  </w:endnote>
  <w:endnote w:type="continuationSeparator" w:id="0">
    <w:p w14:paraId="358B184E" w14:textId="77777777" w:rsidR="00732EB5" w:rsidRDefault="00732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2A5DA" w14:textId="77777777" w:rsidR="00732EB5" w:rsidRDefault="00732EB5">
      <w:pPr>
        <w:spacing w:after="0" w:line="240" w:lineRule="auto"/>
      </w:pPr>
      <w:r>
        <w:separator/>
      </w:r>
    </w:p>
  </w:footnote>
  <w:footnote w:type="continuationSeparator" w:id="0">
    <w:p w14:paraId="48975ABB" w14:textId="77777777" w:rsidR="00732EB5" w:rsidRDefault="00732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8635E" w14:textId="138F96A8" w:rsidR="00E85AFD" w:rsidRDefault="002E0F5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824" behindDoc="0" locked="0" layoutInCell="1" allowOverlap="1" wp14:anchorId="595AC467" wp14:editId="6EF4FE00">
          <wp:simplePos x="0" y="0"/>
          <wp:positionH relativeFrom="margin">
            <wp:posOffset>2447925</wp:posOffset>
          </wp:positionH>
          <wp:positionV relativeFrom="topMargin">
            <wp:posOffset>363855</wp:posOffset>
          </wp:positionV>
          <wp:extent cx="629920" cy="588645"/>
          <wp:effectExtent l="0" t="0" r="0" b="1905"/>
          <wp:wrapNone/>
          <wp:docPr id="6" name="Imagen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3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  <w:b/>
      </w:rPr>
    </w:lvl>
  </w:abstractNum>
  <w:abstractNum w:abstractNumId="1" w15:restartNumberingAfterBreak="0">
    <w:nsid w:val="09C86065"/>
    <w:multiLevelType w:val="hybridMultilevel"/>
    <w:tmpl w:val="88CC98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F7871"/>
    <w:multiLevelType w:val="hybridMultilevel"/>
    <w:tmpl w:val="CCBA99D0"/>
    <w:lvl w:ilvl="0" w:tplc="24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F04922"/>
    <w:multiLevelType w:val="hybridMultilevel"/>
    <w:tmpl w:val="D64826AC"/>
    <w:lvl w:ilvl="0" w:tplc="24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81EEF"/>
    <w:multiLevelType w:val="multilevel"/>
    <w:tmpl w:val="C8E6AF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2056E"/>
    <w:multiLevelType w:val="multilevel"/>
    <w:tmpl w:val="F266E6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B229F1"/>
    <w:multiLevelType w:val="hybridMultilevel"/>
    <w:tmpl w:val="8438F9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F6ED9"/>
    <w:multiLevelType w:val="hybridMultilevel"/>
    <w:tmpl w:val="BDC23E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75F88"/>
    <w:multiLevelType w:val="hybridMultilevel"/>
    <w:tmpl w:val="5C189D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13C1D"/>
    <w:multiLevelType w:val="hybridMultilevel"/>
    <w:tmpl w:val="A7808B36"/>
    <w:lvl w:ilvl="0" w:tplc="22965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B21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EC6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C62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41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AB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2D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A67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A7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5D08E7"/>
    <w:multiLevelType w:val="hybridMultilevel"/>
    <w:tmpl w:val="7EFCF530"/>
    <w:lvl w:ilvl="0" w:tplc="24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71816"/>
    <w:multiLevelType w:val="hybridMultilevel"/>
    <w:tmpl w:val="5942A41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5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D35531"/>
    <w:multiLevelType w:val="hybridMultilevel"/>
    <w:tmpl w:val="164A78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6C554EFA"/>
    <w:multiLevelType w:val="hybridMultilevel"/>
    <w:tmpl w:val="30243E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E0417"/>
    <w:multiLevelType w:val="hybridMultilevel"/>
    <w:tmpl w:val="2ED2A3DE"/>
    <w:lvl w:ilvl="0" w:tplc="24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55E63AD"/>
    <w:multiLevelType w:val="hybridMultilevel"/>
    <w:tmpl w:val="5BDA53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34705431">
    <w:abstractNumId w:val="33"/>
  </w:num>
  <w:num w:numId="2" w16cid:durableId="633873247">
    <w:abstractNumId w:val="34"/>
  </w:num>
  <w:num w:numId="3" w16cid:durableId="1026371311">
    <w:abstractNumId w:val="29"/>
  </w:num>
  <w:num w:numId="4" w16cid:durableId="5834205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505480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8853164">
    <w:abstractNumId w:val="21"/>
  </w:num>
  <w:num w:numId="7" w16cid:durableId="876281864">
    <w:abstractNumId w:val="23"/>
  </w:num>
  <w:num w:numId="8" w16cid:durableId="570699460">
    <w:abstractNumId w:val="0"/>
  </w:num>
  <w:num w:numId="9" w16cid:durableId="1290815590">
    <w:abstractNumId w:val="9"/>
  </w:num>
  <w:num w:numId="10" w16cid:durableId="484325515">
    <w:abstractNumId w:val="32"/>
  </w:num>
  <w:num w:numId="11" w16cid:durableId="486477471">
    <w:abstractNumId w:val="4"/>
  </w:num>
  <w:num w:numId="12" w16cid:durableId="1745224002">
    <w:abstractNumId w:val="3"/>
  </w:num>
  <w:num w:numId="13" w16cid:durableId="480804045">
    <w:abstractNumId w:val="17"/>
  </w:num>
  <w:num w:numId="14" w16cid:durableId="961182641">
    <w:abstractNumId w:val="20"/>
  </w:num>
  <w:num w:numId="15" w16cid:durableId="1277519845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703432061">
    <w:abstractNumId w:val="3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1229799425">
    <w:abstractNumId w:val="3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811701727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568883598">
    <w:abstractNumId w:val="6"/>
  </w:num>
  <w:num w:numId="20" w16cid:durableId="238905755">
    <w:abstractNumId w:val="24"/>
  </w:num>
  <w:num w:numId="21" w16cid:durableId="1708291415">
    <w:abstractNumId w:val="15"/>
  </w:num>
  <w:num w:numId="22" w16cid:durableId="1181746828">
    <w:abstractNumId w:val="11"/>
  </w:num>
  <w:num w:numId="23" w16cid:durableId="284391692">
    <w:abstractNumId w:val="10"/>
  </w:num>
  <w:num w:numId="24" w16cid:durableId="526138827">
    <w:abstractNumId w:val="28"/>
  </w:num>
  <w:num w:numId="25" w16cid:durableId="1307780050">
    <w:abstractNumId w:val="5"/>
  </w:num>
  <w:num w:numId="26" w16cid:durableId="422461989">
    <w:abstractNumId w:val="35"/>
  </w:num>
  <w:num w:numId="27" w16cid:durableId="625044224">
    <w:abstractNumId w:val="1"/>
  </w:num>
  <w:num w:numId="28" w16cid:durableId="731654282">
    <w:abstractNumId w:val="13"/>
  </w:num>
  <w:num w:numId="29" w16cid:durableId="1738819561">
    <w:abstractNumId w:val="12"/>
  </w:num>
  <w:num w:numId="30" w16cid:durableId="1251429542">
    <w:abstractNumId w:val="30"/>
  </w:num>
  <w:num w:numId="31" w16cid:durableId="681784816">
    <w:abstractNumId w:val="18"/>
  </w:num>
  <w:num w:numId="32" w16cid:durableId="1908296241">
    <w:abstractNumId w:val="14"/>
  </w:num>
  <w:num w:numId="33" w16cid:durableId="171604973">
    <w:abstractNumId w:val="26"/>
  </w:num>
  <w:num w:numId="34" w16cid:durableId="419717242">
    <w:abstractNumId w:val="22"/>
  </w:num>
  <w:num w:numId="35" w16cid:durableId="800416986">
    <w:abstractNumId w:val="19"/>
  </w:num>
  <w:num w:numId="36" w16cid:durableId="781999633">
    <w:abstractNumId w:val="7"/>
  </w:num>
  <w:num w:numId="37" w16cid:durableId="977101722">
    <w:abstractNumId w:val="31"/>
  </w:num>
  <w:num w:numId="38" w16cid:durableId="979765615">
    <w:abstractNumId w:val="2"/>
  </w:num>
  <w:num w:numId="39" w16cid:durableId="332421098">
    <w:abstractNumId w:val="16"/>
  </w:num>
  <w:num w:numId="40" w16cid:durableId="854618570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06F2"/>
    <w:rsid w:val="00006615"/>
    <w:rsid w:val="00017274"/>
    <w:rsid w:val="00055402"/>
    <w:rsid w:val="0005650B"/>
    <w:rsid w:val="00056A6F"/>
    <w:rsid w:val="000A7007"/>
    <w:rsid w:val="000D3BFB"/>
    <w:rsid w:val="000F2166"/>
    <w:rsid w:val="000F6CA2"/>
    <w:rsid w:val="0010384E"/>
    <w:rsid w:val="00117BFB"/>
    <w:rsid w:val="00126C77"/>
    <w:rsid w:val="00153D2F"/>
    <w:rsid w:val="001557EE"/>
    <w:rsid w:val="00160860"/>
    <w:rsid w:val="001A65F6"/>
    <w:rsid w:val="001B6BBA"/>
    <w:rsid w:val="001E5C86"/>
    <w:rsid w:val="002466F6"/>
    <w:rsid w:val="00251F63"/>
    <w:rsid w:val="0026302B"/>
    <w:rsid w:val="002650CF"/>
    <w:rsid w:val="0029288F"/>
    <w:rsid w:val="002974AB"/>
    <w:rsid w:val="002A5394"/>
    <w:rsid w:val="002B2AC5"/>
    <w:rsid w:val="002B31BF"/>
    <w:rsid w:val="002C1E51"/>
    <w:rsid w:val="002D08CA"/>
    <w:rsid w:val="002D1188"/>
    <w:rsid w:val="002D12AD"/>
    <w:rsid w:val="002D3152"/>
    <w:rsid w:val="002E0F5A"/>
    <w:rsid w:val="002E5C85"/>
    <w:rsid w:val="00301979"/>
    <w:rsid w:val="003232D5"/>
    <w:rsid w:val="00333BB3"/>
    <w:rsid w:val="00341F87"/>
    <w:rsid w:val="00361AE2"/>
    <w:rsid w:val="00374B5B"/>
    <w:rsid w:val="0038100C"/>
    <w:rsid w:val="003A4C25"/>
    <w:rsid w:val="003B2FA3"/>
    <w:rsid w:val="003C32B2"/>
    <w:rsid w:val="003C7435"/>
    <w:rsid w:val="003F5F80"/>
    <w:rsid w:val="00400D09"/>
    <w:rsid w:val="00407E37"/>
    <w:rsid w:val="00407E52"/>
    <w:rsid w:val="00411658"/>
    <w:rsid w:val="0042242F"/>
    <w:rsid w:val="00427BA0"/>
    <w:rsid w:val="00434AC2"/>
    <w:rsid w:val="00462C2D"/>
    <w:rsid w:val="004B439A"/>
    <w:rsid w:val="004B7502"/>
    <w:rsid w:val="004D005D"/>
    <w:rsid w:val="004D0889"/>
    <w:rsid w:val="004F3B0F"/>
    <w:rsid w:val="004F6BF7"/>
    <w:rsid w:val="00502891"/>
    <w:rsid w:val="00506AD1"/>
    <w:rsid w:val="005335F3"/>
    <w:rsid w:val="005435E7"/>
    <w:rsid w:val="00543A09"/>
    <w:rsid w:val="00564A62"/>
    <w:rsid w:val="00571FDB"/>
    <w:rsid w:val="005734F6"/>
    <w:rsid w:val="00574956"/>
    <w:rsid w:val="00587049"/>
    <w:rsid w:val="005B0E5B"/>
    <w:rsid w:val="005C1E66"/>
    <w:rsid w:val="005C65BD"/>
    <w:rsid w:val="00624C95"/>
    <w:rsid w:val="00635961"/>
    <w:rsid w:val="0066729D"/>
    <w:rsid w:val="00677CB0"/>
    <w:rsid w:val="00685705"/>
    <w:rsid w:val="006866E9"/>
    <w:rsid w:val="00686B2D"/>
    <w:rsid w:val="006A4F7F"/>
    <w:rsid w:val="006A7986"/>
    <w:rsid w:val="006A7EBC"/>
    <w:rsid w:val="006B308B"/>
    <w:rsid w:val="006F79C8"/>
    <w:rsid w:val="00700941"/>
    <w:rsid w:val="007032ED"/>
    <w:rsid w:val="00717559"/>
    <w:rsid w:val="00717E3D"/>
    <w:rsid w:val="007256C8"/>
    <w:rsid w:val="00732EB5"/>
    <w:rsid w:val="00733F2C"/>
    <w:rsid w:val="00753F55"/>
    <w:rsid w:val="0076015E"/>
    <w:rsid w:val="00763DBE"/>
    <w:rsid w:val="00774A3C"/>
    <w:rsid w:val="00777042"/>
    <w:rsid w:val="007A3927"/>
    <w:rsid w:val="007A3E4B"/>
    <w:rsid w:val="007C1C3B"/>
    <w:rsid w:val="007D17A2"/>
    <w:rsid w:val="007D4838"/>
    <w:rsid w:val="00801199"/>
    <w:rsid w:val="00810E94"/>
    <w:rsid w:val="00816326"/>
    <w:rsid w:val="0081750F"/>
    <w:rsid w:val="00831E82"/>
    <w:rsid w:val="008338CE"/>
    <w:rsid w:val="0085120B"/>
    <w:rsid w:val="00854C4D"/>
    <w:rsid w:val="0085521A"/>
    <w:rsid w:val="0086295A"/>
    <w:rsid w:val="00872113"/>
    <w:rsid w:val="008841DC"/>
    <w:rsid w:val="00890195"/>
    <w:rsid w:val="008B3087"/>
    <w:rsid w:val="008C15C6"/>
    <w:rsid w:val="008C1926"/>
    <w:rsid w:val="008C25E4"/>
    <w:rsid w:val="008C5E4C"/>
    <w:rsid w:val="008D0BF3"/>
    <w:rsid w:val="008D2C64"/>
    <w:rsid w:val="009015A5"/>
    <w:rsid w:val="00926D97"/>
    <w:rsid w:val="00937DE9"/>
    <w:rsid w:val="009421B9"/>
    <w:rsid w:val="009603CA"/>
    <w:rsid w:val="00966C2C"/>
    <w:rsid w:val="00976E59"/>
    <w:rsid w:val="00976E8E"/>
    <w:rsid w:val="009919F5"/>
    <w:rsid w:val="009D3278"/>
    <w:rsid w:val="009D4EDF"/>
    <w:rsid w:val="00A00C78"/>
    <w:rsid w:val="00A350C3"/>
    <w:rsid w:val="00A607E3"/>
    <w:rsid w:val="00A63563"/>
    <w:rsid w:val="00A746E2"/>
    <w:rsid w:val="00A92164"/>
    <w:rsid w:val="00A96AA6"/>
    <w:rsid w:val="00AA359B"/>
    <w:rsid w:val="00AF0BEF"/>
    <w:rsid w:val="00AF611F"/>
    <w:rsid w:val="00B155AD"/>
    <w:rsid w:val="00B259F2"/>
    <w:rsid w:val="00B457AB"/>
    <w:rsid w:val="00B4703D"/>
    <w:rsid w:val="00B53D0D"/>
    <w:rsid w:val="00B570A6"/>
    <w:rsid w:val="00B67ACB"/>
    <w:rsid w:val="00B7374D"/>
    <w:rsid w:val="00B87397"/>
    <w:rsid w:val="00B87E89"/>
    <w:rsid w:val="00BA750A"/>
    <w:rsid w:val="00BB2FDC"/>
    <w:rsid w:val="00BC0F3D"/>
    <w:rsid w:val="00BF5660"/>
    <w:rsid w:val="00C22505"/>
    <w:rsid w:val="00C307DD"/>
    <w:rsid w:val="00C63765"/>
    <w:rsid w:val="00C67645"/>
    <w:rsid w:val="00C813B9"/>
    <w:rsid w:val="00C81DBF"/>
    <w:rsid w:val="00C90BED"/>
    <w:rsid w:val="00CA4079"/>
    <w:rsid w:val="00CB0D72"/>
    <w:rsid w:val="00CB120B"/>
    <w:rsid w:val="00CB2AE6"/>
    <w:rsid w:val="00CB3A2A"/>
    <w:rsid w:val="00CF15D6"/>
    <w:rsid w:val="00D14565"/>
    <w:rsid w:val="00D14DBB"/>
    <w:rsid w:val="00D15863"/>
    <w:rsid w:val="00D277E1"/>
    <w:rsid w:val="00D30BE2"/>
    <w:rsid w:val="00D42F49"/>
    <w:rsid w:val="00DC49E5"/>
    <w:rsid w:val="00E47AD0"/>
    <w:rsid w:val="00E632EF"/>
    <w:rsid w:val="00E64429"/>
    <w:rsid w:val="00E74DF9"/>
    <w:rsid w:val="00E85AFD"/>
    <w:rsid w:val="00EA6C5B"/>
    <w:rsid w:val="00ED73B3"/>
    <w:rsid w:val="00ED7583"/>
    <w:rsid w:val="00EE58E2"/>
    <w:rsid w:val="00F13927"/>
    <w:rsid w:val="00F176B1"/>
    <w:rsid w:val="00F73268"/>
    <w:rsid w:val="00F75BFA"/>
    <w:rsid w:val="00F94CDC"/>
    <w:rsid w:val="00FB155A"/>
    <w:rsid w:val="00FB7131"/>
    <w:rsid w:val="00FD3572"/>
    <w:rsid w:val="00FD7EFB"/>
    <w:rsid w:val="00FF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table" w:styleId="Tablaconcuadrculaclara">
    <w:name w:val="Grid Table Light"/>
    <w:basedOn w:val="Tablanormal"/>
    <w:uiPriority w:val="40"/>
    <w:rsid w:val="008338C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F39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8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2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8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5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D70B46-D5F6-492B-BFB4-72150CFD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77</TotalTime>
  <Pages>6</Pages>
  <Words>1056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6853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JHONNYS ARTURO RODRIGUEZ PAYARES</cp:lastModifiedBy>
  <cp:revision>58</cp:revision>
  <cp:lastPrinted>2022-02-25T03:51:00Z</cp:lastPrinted>
  <dcterms:created xsi:type="dcterms:W3CDTF">2022-11-17T00:27:00Z</dcterms:created>
  <dcterms:modified xsi:type="dcterms:W3CDTF">2022-11-17T01:45:00Z</dcterms:modified>
</cp:coreProperties>
</file>